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7C66E" w14:textId="01A0C203" w:rsidR="00045F35" w:rsidRPr="00F614EB" w:rsidRDefault="00045F35" w:rsidP="00045F35">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 xml:space="preserve">3GPP TSG RAN WG1 Meeting </w:t>
      </w:r>
      <w:r w:rsidRPr="00F614EB">
        <w:rPr>
          <w:rFonts w:ascii="Arial" w:hAnsi="Arial" w:cs="Arial"/>
          <w:b/>
          <w:sz w:val="24"/>
          <w:lang w:val="en-US"/>
        </w:rPr>
        <w:t>#</w:t>
      </w:r>
      <w:r w:rsidR="00946716">
        <w:rPr>
          <w:rFonts w:ascii="Arial" w:hAnsi="Arial" w:cs="Arial"/>
          <w:b/>
          <w:sz w:val="24"/>
          <w:lang w:val="en-US"/>
        </w:rPr>
        <w:t>9</w:t>
      </w:r>
      <w:r w:rsidR="00C17AF4">
        <w:rPr>
          <w:rFonts w:ascii="Arial" w:hAnsi="Arial" w:cs="Arial"/>
          <w:b/>
          <w:sz w:val="24"/>
          <w:lang w:val="en-US"/>
        </w:rPr>
        <w:t>8</w:t>
      </w:r>
      <w:r w:rsidR="00F261B1">
        <w:rPr>
          <w:rFonts w:ascii="Arial" w:hAnsi="Arial" w:cs="Arial"/>
          <w:b/>
          <w:sz w:val="24"/>
          <w:lang w:val="en-US"/>
        </w:rPr>
        <w:t>bis</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0A18C3" w:rsidRPr="000A18C3">
        <w:rPr>
          <w:rFonts w:ascii="Arial" w:hAnsi="Arial" w:cs="Arial"/>
          <w:b/>
          <w:color w:val="000000" w:themeColor="text1"/>
          <w:sz w:val="24"/>
        </w:rPr>
        <w:t>R1</w:t>
      </w:r>
      <w:r w:rsidR="00F261B1">
        <w:rPr>
          <w:rFonts w:ascii="Arial" w:hAnsi="Arial" w:cs="Arial"/>
          <w:b/>
          <w:color w:val="000000" w:themeColor="text1"/>
          <w:sz w:val="24"/>
        </w:rPr>
        <w:t>-</w:t>
      </w:r>
      <w:r w:rsidR="00F261B1" w:rsidRPr="000A18C3">
        <w:rPr>
          <w:rFonts w:ascii="Arial" w:hAnsi="Arial" w:cs="Arial"/>
          <w:b/>
          <w:color w:val="000000" w:themeColor="text1"/>
          <w:sz w:val="24"/>
        </w:rPr>
        <w:t>19</w:t>
      </w:r>
      <w:r w:rsidR="005D0C34">
        <w:rPr>
          <w:rFonts w:ascii="Arial" w:hAnsi="Arial" w:cs="Arial"/>
          <w:b/>
          <w:color w:val="000000" w:themeColor="text1"/>
          <w:sz w:val="24"/>
        </w:rPr>
        <w:t>10643</w:t>
      </w:r>
    </w:p>
    <w:p w14:paraId="15942842" w14:textId="38143AF2" w:rsidR="00946716" w:rsidRPr="00F614EB" w:rsidRDefault="00F261B1" w:rsidP="00946716">
      <w:pPr>
        <w:spacing w:after="0"/>
        <w:rPr>
          <w:rFonts w:ascii="Arial" w:hAnsi="Arial" w:cs="Arial"/>
          <w:b/>
          <w:bCs/>
          <w:color w:val="000000" w:themeColor="text1"/>
          <w:sz w:val="24"/>
          <w:lang w:val="en-US"/>
        </w:rPr>
      </w:pPr>
      <w:r>
        <w:rPr>
          <w:rFonts w:ascii="Arial" w:hAnsi="Arial" w:cs="Arial"/>
          <w:b/>
          <w:bCs/>
          <w:color w:val="000000" w:themeColor="text1"/>
          <w:sz w:val="24"/>
          <w:lang w:val="en-US"/>
        </w:rPr>
        <w:t>Chongqing</w:t>
      </w:r>
      <w:r w:rsidR="00C17AF4">
        <w:rPr>
          <w:rFonts w:ascii="Arial" w:hAnsi="Arial" w:cs="Arial"/>
          <w:b/>
          <w:bCs/>
          <w:color w:val="000000" w:themeColor="text1"/>
          <w:sz w:val="24"/>
          <w:lang w:val="en-US"/>
        </w:rPr>
        <w:t xml:space="preserve">, </w:t>
      </w:r>
      <w:r>
        <w:rPr>
          <w:rFonts w:ascii="Arial" w:hAnsi="Arial" w:cs="Arial"/>
          <w:b/>
          <w:bCs/>
          <w:color w:val="000000" w:themeColor="text1"/>
          <w:sz w:val="24"/>
          <w:lang w:val="en-US"/>
        </w:rPr>
        <w:t>China</w:t>
      </w:r>
      <w:r w:rsidR="00C17AF4">
        <w:rPr>
          <w:rFonts w:ascii="Arial" w:hAnsi="Arial" w:cs="Arial"/>
          <w:b/>
          <w:bCs/>
          <w:color w:val="000000" w:themeColor="text1"/>
          <w:sz w:val="24"/>
          <w:lang w:val="en-US"/>
        </w:rPr>
        <w:t xml:space="preserve">, </w:t>
      </w:r>
      <w:r>
        <w:rPr>
          <w:rFonts w:ascii="Arial" w:hAnsi="Arial" w:cs="Arial"/>
          <w:b/>
          <w:bCs/>
          <w:color w:val="000000" w:themeColor="text1"/>
          <w:sz w:val="24"/>
          <w:lang w:val="en-US"/>
        </w:rPr>
        <w:t>October 14</w:t>
      </w:r>
      <w:r w:rsidRPr="004A1427">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w:t>
      </w:r>
      <w:r w:rsidR="00C17AF4">
        <w:rPr>
          <w:rFonts w:ascii="Arial" w:hAnsi="Arial" w:cs="Arial"/>
          <w:b/>
          <w:bCs/>
          <w:color w:val="000000" w:themeColor="text1"/>
          <w:sz w:val="24"/>
          <w:lang w:val="en-US"/>
        </w:rPr>
        <w:t>-</w:t>
      </w:r>
      <w:r w:rsidR="00312A3E">
        <w:rPr>
          <w:rFonts w:ascii="Arial" w:hAnsi="Arial" w:cs="Arial"/>
          <w:b/>
          <w:bCs/>
          <w:color w:val="000000" w:themeColor="text1"/>
          <w:sz w:val="24"/>
          <w:lang w:val="en-US"/>
        </w:rPr>
        <w:t xml:space="preserve"> </w:t>
      </w:r>
      <w:r>
        <w:rPr>
          <w:rFonts w:ascii="Arial" w:hAnsi="Arial" w:cs="Arial"/>
          <w:b/>
          <w:bCs/>
          <w:color w:val="000000" w:themeColor="text1"/>
          <w:sz w:val="24"/>
          <w:lang w:val="en-US"/>
        </w:rPr>
        <w:t>20</w:t>
      </w:r>
      <w:r w:rsidRPr="004A1427">
        <w:rPr>
          <w:rFonts w:ascii="Arial" w:hAnsi="Arial" w:cs="Arial"/>
          <w:b/>
          <w:bCs/>
          <w:color w:val="000000" w:themeColor="text1"/>
          <w:sz w:val="24"/>
          <w:vertAlign w:val="superscript"/>
          <w:lang w:val="en-US"/>
        </w:rPr>
        <w:t>th</w:t>
      </w:r>
      <w:r w:rsidR="00C17AF4">
        <w:rPr>
          <w:rFonts w:ascii="Arial" w:hAnsi="Arial" w:cs="Arial"/>
          <w:b/>
          <w:bCs/>
          <w:color w:val="000000" w:themeColor="text1"/>
          <w:sz w:val="24"/>
          <w:lang w:val="en-US"/>
        </w:rPr>
        <w:t xml:space="preserve">, 2019 </w:t>
      </w:r>
      <w:r w:rsidR="00946716" w:rsidRPr="00F614EB">
        <w:rPr>
          <w:rFonts w:ascii="Arial" w:hAnsi="Arial" w:cs="Arial"/>
          <w:b/>
          <w:bCs/>
          <w:color w:val="000000" w:themeColor="text1"/>
          <w:sz w:val="24"/>
          <w:lang w:val="en-US"/>
        </w:rPr>
        <w:t xml:space="preserve">  </w:t>
      </w:r>
    </w:p>
    <w:p w14:paraId="1DBBE859" w14:textId="77777777" w:rsidR="002F1962" w:rsidRPr="008342D2" w:rsidRDefault="002F1962" w:rsidP="006D79FB">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3711127D"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Enhancements to configured grants for NR-unlicensed</w:t>
      </w:r>
    </w:p>
    <w:p w14:paraId="0EC8770F" w14:textId="596F7D55" w:rsidR="006D79FB" w:rsidRDefault="006D79FB" w:rsidP="00A50464">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408A9273" w14:textId="2A3E49B2" w:rsidR="008F5FAD" w:rsidRDefault="00A371F9" w:rsidP="008F5FAD">
      <w:r>
        <w:t>In 3GPP TSG RAN Meeting #82, a new WID on NR-based access to Unlicensed Spectrum (RP-182878) [1] was approved.</w:t>
      </w:r>
      <w:r w:rsidR="008F5FAD" w:rsidRPr="008F5FAD">
        <w:t xml:space="preserve"> </w:t>
      </w:r>
      <w:r w:rsidR="008F5FAD">
        <w:t>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8F5FAD" w14:paraId="050294C3" w14:textId="77777777" w:rsidTr="008F5FAD">
        <w:tc>
          <w:tcPr>
            <w:tcW w:w="9919" w:type="dxa"/>
            <w:tcBorders>
              <w:top w:val="single" w:sz="4" w:space="0" w:color="auto"/>
              <w:left w:val="single" w:sz="4" w:space="0" w:color="auto"/>
              <w:bottom w:val="single" w:sz="4" w:space="0" w:color="auto"/>
              <w:right w:val="single" w:sz="4" w:space="0" w:color="auto"/>
            </w:tcBorders>
            <w:hideMark/>
          </w:tcPr>
          <w:p w14:paraId="6DEDA198" w14:textId="77777777" w:rsidR="008F5FAD" w:rsidRDefault="008F5FAD">
            <w:pPr>
              <w:pStyle w:val="B1"/>
              <w:rPr>
                <w:i/>
                <w:lang w:eastAsia="ja-JP"/>
              </w:rPr>
            </w:pPr>
            <w:r>
              <w:rPr>
                <w:i/>
                <w:lang w:eastAsia="ja-JP"/>
              </w:rPr>
              <w:t>Physical layer procedure(s) including [RAN1, RAN2]:</w:t>
            </w:r>
          </w:p>
          <w:p w14:paraId="2458FD85" w14:textId="08D7F920" w:rsidR="008F5FAD" w:rsidRPr="00903716" w:rsidRDefault="008F5FAD" w:rsidP="008F5FAD">
            <w:pPr>
              <w:pStyle w:val="B2"/>
              <w:rPr>
                <w:lang w:eastAsia="ja-JP"/>
              </w:rPr>
            </w:pPr>
            <w:r>
              <w:rPr>
                <w:i/>
                <w:lang w:eastAsia="ja-JP"/>
              </w:rPr>
              <w:t xml:space="preserve">- </w:t>
            </w:r>
            <w:r>
              <w:rPr>
                <w:lang w:eastAsia="ja-JP"/>
              </w:rPr>
              <w:t>Configured Grant operation: NR Type-1 and Type-2 configured grant mechanisms are the baseline for NR-U operation with modifications in line with agreements during the study phase (NR-U TR section 7.2.1.3.4). (RAN1)</w:t>
            </w:r>
          </w:p>
        </w:tc>
      </w:tr>
    </w:tbl>
    <w:p w14:paraId="5590D734" w14:textId="7B261932" w:rsidR="0061200C" w:rsidRDefault="00A371F9" w:rsidP="00582048">
      <w:pPr>
        <w:spacing w:before="180" w:after="120"/>
        <w:ind w:firstLine="288"/>
        <w:jc w:val="both"/>
      </w:pPr>
      <w:r>
        <w:t xml:space="preserve"> </w:t>
      </w:r>
      <w:r w:rsidR="008F5FAD">
        <w:t>In this context, the following agreements related to configured grant operation were made during the previous RAN1 meeting</w:t>
      </w:r>
      <w:r w:rsidR="00045F35">
        <w:t>s</w:t>
      </w:r>
      <w:r w:rsidR="008F5FAD">
        <w:t xml:space="preserve"> [3</w:t>
      </w:r>
      <w:r w:rsidR="00045F35">
        <w:t>-</w:t>
      </w:r>
      <w:r w:rsidR="00F261B1">
        <w:t>7</w:t>
      </w:r>
      <w:r w:rsidR="008F5FA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4EFA98EF" w14:textId="73DF4E46" w:rsidR="008F5FAD" w:rsidRDefault="008F5FAD" w:rsidP="00903716">
            <w:pPr>
              <w:overflowPunct/>
              <w:autoSpaceDE/>
              <w:autoSpaceDN/>
              <w:adjustRightInd/>
              <w:spacing w:after="0"/>
              <w:textAlignment w:val="auto"/>
              <w:rPr>
                <w:lang w:val="en-US" w:eastAsia="x-none"/>
              </w:rPr>
            </w:pPr>
          </w:p>
          <w:p w14:paraId="28A5419A" w14:textId="77777777" w:rsidR="0045778E" w:rsidRDefault="0045778E" w:rsidP="0045778E">
            <w:pPr>
              <w:rPr>
                <w:rFonts w:cs="Times"/>
                <w:lang w:val="en-US" w:eastAsia="x-none"/>
              </w:rPr>
            </w:pPr>
            <w:r>
              <w:rPr>
                <w:rFonts w:cs="Times"/>
                <w:highlight w:val="green"/>
                <w:lang w:val="en-US" w:eastAsia="x-none"/>
              </w:rPr>
              <w:t>Agreement:</w:t>
            </w:r>
          </w:p>
          <w:p w14:paraId="66D28277" w14:textId="77777777" w:rsidR="0045778E" w:rsidRDefault="0045778E" w:rsidP="0045778E">
            <w:pPr>
              <w:rPr>
                <w:rFonts w:cs="Times"/>
                <w:lang w:val="en-US" w:eastAsia="x-none"/>
              </w:rPr>
            </w:pPr>
            <w:r>
              <w:rPr>
                <w:rFonts w:cs="Times"/>
                <w:lang w:val="en-US" w:eastAsia="x-none"/>
              </w:rPr>
              <w:t>For configured grant resource configuration in time domain, the following alternatives are to be studied with more detailed proposal and analysis, strive to down-select in RAN1#96:</w:t>
            </w:r>
          </w:p>
          <w:p w14:paraId="34E4010C"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1: Bitmap based approach as baseline with potential enhancement</w:t>
            </w:r>
          </w:p>
          <w:p w14:paraId="2A08FFD4"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364B3305"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2: NR Rel-15 based time domain resource allocation approach as baseline with potential enhancement</w:t>
            </w:r>
          </w:p>
          <w:p w14:paraId="7DF119D5"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25790A79" w14:textId="77777777" w:rsidR="0045778E" w:rsidRDefault="0045778E" w:rsidP="0045778E">
            <w:pPr>
              <w:rPr>
                <w:rFonts w:cs="Times"/>
                <w:lang w:eastAsia="x-none"/>
              </w:rPr>
            </w:pPr>
          </w:p>
          <w:p w14:paraId="4BC07C4D" w14:textId="77777777" w:rsidR="0045778E" w:rsidRDefault="0045778E" w:rsidP="0045778E">
            <w:pPr>
              <w:rPr>
                <w:rFonts w:cs="Times"/>
                <w:lang w:val="en-US" w:eastAsia="x-none"/>
              </w:rPr>
            </w:pPr>
            <w:r>
              <w:rPr>
                <w:rFonts w:cs="Times"/>
                <w:highlight w:val="green"/>
                <w:lang w:val="en-US" w:eastAsia="x-none"/>
              </w:rPr>
              <w:t>Agreement:</w:t>
            </w:r>
          </w:p>
          <w:p w14:paraId="326D6B2B"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Support multiple UE starting time offsets with sub-symbol granularity with FeLAA AUL approach as the baseline</w:t>
            </w:r>
          </w:p>
          <w:p w14:paraId="2AB51841"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FFS: Enhancements specific to NRU</w:t>
            </w:r>
          </w:p>
          <w:p w14:paraId="007041F8"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Companies are encouraged to provide views and analysis on the following issues:</w:t>
            </w:r>
          </w:p>
          <w:p w14:paraId="6D9F7E17"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to support allowing the UE to start transmission later than the starting symbol as indicated in configured grant based on LBT outcome</w:t>
            </w:r>
          </w:p>
          <w:p w14:paraId="1AB51EA3" w14:textId="77777777" w:rsidR="0045778E" w:rsidRDefault="0045778E" w:rsidP="0045778E">
            <w:pPr>
              <w:numPr>
                <w:ilvl w:val="2"/>
                <w:numId w:val="49"/>
              </w:numPr>
              <w:overflowPunct/>
              <w:autoSpaceDE/>
              <w:autoSpaceDN/>
              <w:adjustRightInd/>
              <w:spacing w:after="0"/>
              <w:textAlignment w:val="auto"/>
              <w:rPr>
                <w:rFonts w:cs="Times"/>
                <w:lang w:val="en-US" w:eastAsia="x-none"/>
              </w:rPr>
            </w:pPr>
            <w:r>
              <w:rPr>
                <w:rFonts w:cs="Times"/>
                <w:lang w:val="en-US" w:eastAsia="x-none"/>
              </w:rPr>
              <w:t>If yes, multiple starting positions within a slot for a configured grant configuration;</w:t>
            </w:r>
          </w:p>
          <w:p w14:paraId="31650FFC"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1: subset of symbols</w:t>
            </w:r>
          </w:p>
          <w:p w14:paraId="0D22F5F1"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2: any symbol</w:t>
            </w:r>
          </w:p>
          <w:p w14:paraId="1141C54B"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gNB knowledge of starting symbol, whether UE indicates to gNB</w:t>
            </w:r>
          </w:p>
          <w:p w14:paraId="233A7E34"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signaling details</w:t>
            </w:r>
          </w:p>
          <w:p w14:paraId="16084DF6"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whether similar design for scheduled grant and configured grant</w:t>
            </w:r>
          </w:p>
          <w:p w14:paraId="57A38B44"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ending symbol can be punctured</w:t>
            </w:r>
          </w:p>
          <w:p w14:paraId="382292AF"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position of the ending symbol can be shifted depending on the starting position due to LBT procedures</w:t>
            </w:r>
          </w:p>
          <w:p w14:paraId="21621B64" w14:textId="77777777" w:rsidR="0045778E" w:rsidRDefault="0045778E" w:rsidP="0045778E">
            <w:pPr>
              <w:rPr>
                <w:rFonts w:cs="Times"/>
                <w:lang w:eastAsia="x-none"/>
              </w:rPr>
            </w:pPr>
          </w:p>
          <w:p w14:paraId="4BC1A0AC" w14:textId="77777777" w:rsidR="0045778E" w:rsidRDefault="0045778E" w:rsidP="0045778E">
            <w:pPr>
              <w:rPr>
                <w:rFonts w:cs="Times"/>
                <w:u w:val="single"/>
                <w:lang w:eastAsia="x-none"/>
              </w:rPr>
            </w:pPr>
            <w:r>
              <w:rPr>
                <w:rFonts w:cs="Times"/>
                <w:u w:val="single"/>
                <w:lang w:eastAsia="x-none"/>
              </w:rPr>
              <w:lastRenderedPageBreak/>
              <w:t>Conclusion:</w:t>
            </w:r>
          </w:p>
          <w:p w14:paraId="5E3DBC0D" w14:textId="77777777" w:rsidR="0045778E" w:rsidRDefault="0045778E" w:rsidP="0045778E">
            <w:pPr>
              <w:rPr>
                <w:rFonts w:cs="Times"/>
                <w:lang w:val="en-US" w:eastAsia="x-none"/>
              </w:rPr>
            </w:pPr>
            <w:r>
              <w:rPr>
                <w:rFonts w:cs="Times"/>
                <w:lang w:val="en-US" w:eastAsia="x-none"/>
              </w:rPr>
              <w:t xml:space="preserve">The following aspects should be discussed further as part of the channel access discussions </w:t>
            </w:r>
          </w:p>
          <w:p w14:paraId="01642933"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Contention window adjustment</w:t>
            </w:r>
          </w:p>
          <w:p w14:paraId="7A8D4145"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180DF9AB" w14:textId="77777777" w:rsidR="0045778E" w:rsidRDefault="0045778E" w:rsidP="0045778E">
            <w:pPr>
              <w:rPr>
                <w:rFonts w:cs="Times"/>
                <w:lang w:val="en-US" w:eastAsia="x-none"/>
              </w:rPr>
            </w:pPr>
          </w:p>
          <w:p w14:paraId="6B2FCF0A" w14:textId="77777777" w:rsidR="0045778E" w:rsidRDefault="0045778E" w:rsidP="0045778E">
            <w:pPr>
              <w:rPr>
                <w:rFonts w:cs="Times"/>
                <w:lang w:eastAsia="x-none"/>
              </w:rPr>
            </w:pPr>
            <w:r>
              <w:rPr>
                <w:rFonts w:cs="Times"/>
                <w:highlight w:val="green"/>
                <w:lang w:eastAsia="x-none"/>
              </w:rPr>
              <w:t>Agreement:</w:t>
            </w:r>
          </w:p>
          <w:p w14:paraId="24269C22" w14:textId="77777777" w:rsidR="0045778E" w:rsidRDefault="0045778E" w:rsidP="00045F35">
            <w:pPr>
              <w:spacing w:after="0"/>
              <w:rPr>
                <w:rFonts w:cs="Times"/>
                <w:lang w:eastAsia="x-none"/>
              </w:rPr>
            </w:pPr>
            <w:r>
              <w:rPr>
                <w:rFonts w:cs="Times"/>
                <w:lang w:eastAsia="x-none"/>
              </w:rPr>
              <w:t>CG-UCI should at least include the following information:</w:t>
            </w:r>
          </w:p>
          <w:p w14:paraId="78409499"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HARQ ID</w:t>
            </w:r>
          </w:p>
          <w:p w14:paraId="6091A006"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NDI</w:t>
            </w:r>
          </w:p>
          <w:p w14:paraId="4DB4FC7E"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RV</w:t>
            </w:r>
          </w:p>
          <w:p w14:paraId="33474058"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COT sharing information, FFS details</w:t>
            </w:r>
          </w:p>
          <w:p w14:paraId="77F3E05A" w14:textId="77777777" w:rsidR="008F5FAD"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FFS: other information including UE ID</w:t>
            </w:r>
          </w:p>
          <w:p w14:paraId="61F2DA6C" w14:textId="77777777" w:rsidR="00045F35" w:rsidRDefault="00045F35" w:rsidP="00045F35">
            <w:pPr>
              <w:overflowPunct/>
              <w:autoSpaceDE/>
              <w:autoSpaceDN/>
              <w:adjustRightInd/>
              <w:spacing w:after="0"/>
              <w:textAlignment w:val="auto"/>
              <w:rPr>
                <w:rFonts w:cs="Times"/>
                <w:lang w:eastAsia="x-none"/>
              </w:rPr>
            </w:pPr>
          </w:p>
          <w:p w14:paraId="5CE72AB1" w14:textId="77777777" w:rsidR="00045F35" w:rsidRDefault="00045F35" w:rsidP="00045F35">
            <w:pPr>
              <w:rPr>
                <w:lang w:eastAsia="x-none"/>
              </w:rPr>
            </w:pPr>
            <w:r w:rsidRPr="00E044F3">
              <w:rPr>
                <w:highlight w:val="green"/>
                <w:lang w:eastAsia="x-none"/>
              </w:rPr>
              <w:t>Agreement:</w:t>
            </w:r>
          </w:p>
          <w:p w14:paraId="2B5DB0AD" w14:textId="77777777" w:rsidR="00045F35" w:rsidRDefault="00045F35" w:rsidP="00045F35">
            <w:pPr>
              <w:spacing w:after="0"/>
              <w:rPr>
                <w:lang w:eastAsia="x-none"/>
              </w:rPr>
            </w:pPr>
            <w:r>
              <w:rPr>
                <w:lang w:eastAsia="x-none"/>
              </w:rPr>
              <w:t>For PUSCH transmitted using CG, CBG-based retransmission is supported at least by using dedicated scheduled resource allocated by an UL grant.</w:t>
            </w:r>
          </w:p>
          <w:p w14:paraId="444FB7A9"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FFS: CBG-based retransmission using a configured grant</w:t>
            </w:r>
          </w:p>
          <w:p w14:paraId="4145ADEE"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292E4DA4" w14:textId="77777777" w:rsidR="00045F35" w:rsidRDefault="00045F35" w:rsidP="00045F35">
            <w:pPr>
              <w:rPr>
                <w:lang w:eastAsia="x-none"/>
              </w:rPr>
            </w:pPr>
          </w:p>
          <w:p w14:paraId="70655FAC" w14:textId="77777777" w:rsidR="00045F35" w:rsidRDefault="00045F35" w:rsidP="00045F35">
            <w:pPr>
              <w:rPr>
                <w:lang w:eastAsia="x-none"/>
              </w:rPr>
            </w:pPr>
            <w:r w:rsidRPr="00D07C8C">
              <w:rPr>
                <w:highlight w:val="green"/>
                <w:lang w:eastAsia="x-none"/>
              </w:rPr>
              <w:t>Agreement:</w:t>
            </w:r>
          </w:p>
          <w:p w14:paraId="7C14342E" w14:textId="77777777" w:rsidR="00045F35" w:rsidRDefault="00045F35" w:rsidP="00045F35">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E22BBBA"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0588A185" w14:textId="77777777" w:rsidR="00045F35" w:rsidRDefault="00045F35" w:rsidP="00045F35">
            <w:pPr>
              <w:rPr>
                <w:lang w:eastAsia="x-none"/>
              </w:rPr>
            </w:pPr>
          </w:p>
          <w:p w14:paraId="65A921B6" w14:textId="77777777" w:rsidR="00045F35" w:rsidRDefault="00045F35" w:rsidP="00045F35">
            <w:pPr>
              <w:rPr>
                <w:lang w:eastAsia="x-none"/>
              </w:rPr>
            </w:pPr>
            <w:r w:rsidRPr="00AD0057">
              <w:rPr>
                <w:highlight w:val="green"/>
                <w:lang w:eastAsia="x-none"/>
              </w:rPr>
              <w:t>Agreement:</w:t>
            </w:r>
          </w:p>
          <w:p w14:paraId="247F3E60" w14:textId="77777777" w:rsidR="00045F35" w:rsidRDefault="00045F35" w:rsidP="00045F35">
            <w:pPr>
              <w:spacing w:after="0"/>
            </w:pPr>
            <w:r>
              <w:t>When a UE initiates a channel occupancy with a transmission using a configured grant, it can signal at least the following</w:t>
            </w:r>
          </w:p>
          <w:p w14:paraId="4088BAFF" w14:textId="77777777" w:rsidR="00045F35" w:rsidRPr="00AD0057" w:rsidRDefault="00045F35" w:rsidP="00045F35">
            <w:pPr>
              <w:numPr>
                <w:ilvl w:val="0"/>
                <w:numId w:val="55"/>
              </w:numPr>
              <w:overflowPunct/>
              <w:autoSpaceDE/>
              <w:autoSpaceDN/>
              <w:adjustRightInd/>
              <w:spacing w:after="0"/>
              <w:textAlignment w:val="auto"/>
              <w:rPr>
                <w:lang w:eastAsia="x-none"/>
              </w:rPr>
            </w:pPr>
            <w:r>
              <w:t>The duration that the gNB is allowed to transmit in the channel occupancy initiated by the UE</w:t>
            </w:r>
          </w:p>
          <w:p w14:paraId="587AA579"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 xml:space="preserve">FFS: </w:t>
            </w:r>
          </w:p>
          <w:p w14:paraId="742AEED1"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How the duration is signalled</w:t>
            </w:r>
          </w:p>
          <w:p w14:paraId="2E18BC4A"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Whether the UE should signal continued use of the COT for its own transmissions</w:t>
            </w:r>
          </w:p>
          <w:p w14:paraId="05FC402C"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LBT priority class</w:t>
            </w:r>
          </w:p>
          <w:p w14:paraId="625B64DD" w14:textId="77777777" w:rsidR="00045F35" w:rsidRDefault="00045F35" w:rsidP="00045F35">
            <w:pPr>
              <w:overflowPunct/>
              <w:autoSpaceDE/>
              <w:autoSpaceDN/>
              <w:adjustRightInd/>
              <w:spacing w:after="0"/>
              <w:textAlignment w:val="auto"/>
              <w:rPr>
                <w:rFonts w:cs="Times"/>
                <w:lang w:eastAsia="x-none"/>
              </w:rPr>
            </w:pPr>
          </w:p>
          <w:p w14:paraId="215D1D6C" w14:textId="77777777" w:rsidR="00274322" w:rsidRDefault="00274322" w:rsidP="00274322">
            <w:pPr>
              <w:rPr>
                <w:lang w:eastAsia="x-none"/>
              </w:rPr>
            </w:pPr>
            <w:r w:rsidRPr="00BB4FDD">
              <w:rPr>
                <w:highlight w:val="green"/>
                <w:lang w:eastAsia="x-none"/>
              </w:rPr>
              <w:t>Agreement:</w:t>
            </w:r>
          </w:p>
          <w:p w14:paraId="0C3E7561" w14:textId="77777777" w:rsidR="00274322" w:rsidRPr="00274322" w:rsidRDefault="00274322" w:rsidP="00274322">
            <w:pPr>
              <w:rPr>
                <w:lang w:eastAsia="x-none"/>
              </w:rPr>
            </w:pPr>
            <w:r w:rsidRPr="00274322">
              <w:rPr>
                <w:lang w:eastAsia="x-none"/>
              </w:rPr>
              <w:t xml:space="preserve">Select from the following additional options for </w:t>
            </w:r>
            <w:r w:rsidRPr="00274322">
              <w:rPr>
                <w:lang w:val="en-US" w:eastAsia="x-none"/>
              </w:rPr>
              <w:t xml:space="preserve">type 1 and type 2 configured grant </w:t>
            </w:r>
            <w:r w:rsidRPr="00274322">
              <w:rPr>
                <w:lang w:eastAsia="x-none"/>
              </w:rPr>
              <w:t>time domain resource allocation mechanism in NR by RAN1#97</w:t>
            </w:r>
          </w:p>
          <w:p w14:paraId="5329C61B" w14:textId="77777777" w:rsidR="00274322" w:rsidRPr="00274322" w:rsidRDefault="00274322" w:rsidP="00274322">
            <w:pPr>
              <w:numPr>
                <w:ilvl w:val="0"/>
                <w:numId w:val="58"/>
              </w:numPr>
              <w:overflowPunct/>
              <w:autoSpaceDE/>
              <w:autoSpaceDN/>
              <w:adjustRightInd/>
              <w:spacing w:after="0"/>
              <w:textAlignment w:val="auto"/>
              <w:rPr>
                <w:lang w:eastAsia="x-none"/>
              </w:rPr>
            </w:pPr>
            <w:r w:rsidRPr="00274322">
              <w:rPr>
                <w:lang w:eastAsia="x-none"/>
              </w:rPr>
              <w:t xml:space="preserve">Option 1: A bitmap to selectively enable </w:t>
            </w:r>
            <w:r w:rsidRPr="00274322">
              <w:rPr>
                <w:lang w:val="en-US" w:eastAsia="x-none"/>
              </w:rPr>
              <w:t>or disable configured UL transmission opportunities as per NR Rel-15 configurations.</w:t>
            </w:r>
          </w:p>
          <w:p w14:paraId="04A1D8AC"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001F050"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756CFEE2" w14:textId="77777777" w:rsidR="00274322" w:rsidRPr="0002097C" w:rsidRDefault="00274322" w:rsidP="00274322">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t>Option 2: A mechanism based on multiple NR Rel-15 configurations</w:t>
            </w:r>
          </w:p>
          <w:p w14:paraId="717B0B6D"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Whether any further enhancement is needed to Rel-16 beyond what is being considered in the URLLC WI</w:t>
            </w:r>
          </w:p>
          <w:p w14:paraId="18724106" w14:textId="77777777" w:rsidR="00274322" w:rsidRPr="00274322" w:rsidRDefault="00274322" w:rsidP="00274322">
            <w:pPr>
              <w:numPr>
                <w:ilvl w:val="0"/>
                <w:numId w:val="58"/>
              </w:numPr>
              <w:overflowPunct/>
              <w:autoSpaceDE/>
              <w:autoSpaceDN/>
              <w:adjustRightInd/>
              <w:spacing w:after="0"/>
              <w:textAlignment w:val="auto"/>
            </w:pPr>
            <w:r w:rsidRPr="00274322">
              <w:t>Option 3: Configuration in addition to the Rel-15 baseline of one or more of the following aspects:</w:t>
            </w:r>
          </w:p>
          <w:p w14:paraId="7235305C" w14:textId="77777777" w:rsidR="00274322" w:rsidRPr="00274322" w:rsidRDefault="00274322" w:rsidP="00274322">
            <w:pPr>
              <w:numPr>
                <w:ilvl w:val="1"/>
                <w:numId w:val="58"/>
              </w:numPr>
              <w:overflowPunct/>
              <w:autoSpaceDE/>
              <w:autoSpaceDN/>
              <w:adjustRightInd/>
              <w:spacing w:after="0"/>
              <w:textAlignment w:val="auto"/>
            </w:pPr>
            <w:r w:rsidRPr="00274322">
              <w:t>Multiple offsets within an active configuration</w:t>
            </w:r>
          </w:p>
          <w:p w14:paraId="7D8D2790"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Duration of transmission for an offset</w:t>
            </w:r>
          </w:p>
          <w:p w14:paraId="2B33C01E" w14:textId="4A8DFACC" w:rsidR="00274322" w:rsidRPr="0002097C" w:rsidRDefault="00274322" w:rsidP="00274322">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lastRenderedPageBreak/>
              <w:t>Option 4: A bitmap to configure UL transmission opportun</w:t>
            </w:r>
            <w:r w:rsidR="00CC3AD2">
              <w:rPr>
                <w:rFonts w:ascii="Times New Roman" w:hAnsi="Times New Roman"/>
                <w:sz w:val="20"/>
                <w:szCs w:val="20"/>
              </w:rPr>
              <w:t>it</w:t>
            </w:r>
            <w:r w:rsidRPr="0002097C">
              <w:rPr>
                <w:rFonts w:ascii="Times New Roman" w:hAnsi="Times New Roman"/>
                <w:sz w:val="20"/>
                <w:szCs w:val="20"/>
              </w:rPr>
              <w:t>ies to replace current time domain resource configuration</w:t>
            </w:r>
          </w:p>
          <w:p w14:paraId="7B5DFBA9"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F8C8E82"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46F6E494" w14:textId="77777777" w:rsidR="00274322" w:rsidRPr="00754A35" w:rsidRDefault="00274322" w:rsidP="0002097C">
            <w:pPr>
              <w:pStyle w:val="ListParagraph"/>
              <w:numPr>
                <w:ilvl w:val="1"/>
                <w:numId w:val="58"/>
              </w:numPr>
              <w:contextualSpacing/>
              <w:jc w:val="both"/>
              <w:rPr>
                <w:rFonts w:cs="Times"/>
                <w:lang w:eastAsia="x-none"/>
              </w:rPr>
            </w:pPr>
            <w:r w:rsidRPr="0002097C">
              <w:rPr>
                <w:rFonts w:ascii="Times New Roman" w:hAnsi="Times New Roman"/>
                <w:sz w:val="20"/>
                <w:szCs w:val="20"/>
              </w:rPr>
              <w:t>Note: This is importing LAA AUL functionality into NR</w:t>
            </w:r>
          </w:p>
          <w:p w14:paraId="0EE8DA87" w14:textId="77777777" w:rsidR="00754A35" w:rsidRDefault="00754A35" w:rsidP="00754A35">
            <w:pPr>
              <w:ind w:left="360"/>
              <w:contextualSpacing/>
              <w:jc w:val="both"/>
              <w:rPr>
                <w:rFonts w:cs="Times"/>
                <w:lang w:eastAsia="x-none"/>
              </w:rPr>
            </w:pPr>
          </w:p>
          <w:p w14:paraId="6664E91F" w14:textId="77777777" w:rsidR="00754A35" w:rsidRPr="00754A35" w:rsidRDefault="00754A35" w:rsidP="00754A35">
            <w:pPr>
              <w:contextualSpacing/>
              <w:jc w:val="both"/>
              <w:rPr>
                <w:rFonts w:cs="Times"/>
                <w:lang w:eastAsia="x-none"/>
              </w:rPr>
            </w:pPr>
            <w:r w:rsidRPr="00754A35">
              <w:rPr>
                <w:rFonts w:cs="Times"/>
                <w:highlight w:val="green"/>
                <w:lang w:eastAsia="x-none"/>
              </w:rPr>
              <w:t>Agreement:</w:t>
            </w:r>
          </w:p>
          <w:p w14:paraId="485049B7" w14:textId="77777777" w:rsidR="00754A35" w:rsidRPr="00754A35" w:rsidRDefault="00754A35" w:rsidP="00BC0EBE">
            <w:pPr>
              <w:spacing w:after="0"/>
              <w:contextualSpacing/>
              <w:jc w:val="both"/>
              <w:rPr>
                <w:rFonts w:cs="Times"/>
                <w:lang w:eastAsia="x-none"/>
              </w:rPr>
            </w:pPr>
            <w:r w:rsidRPr="00754A35">
              <w:rPr>
                <w:rFonts w:cs="Times"/>
                <w:lang w:eastAsia="x-none"/>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7FB8BF96" w14:textId="77777777" w:rsidR="00754A35" w:rsidRDefault="00754A35" w:rsidP="00BC0EBE">
            <w:pPr>
              <w:pStyle w:val="ListParagraph"/>
              <w:numPr>
                <w:ilvl w:val="0"/>
                <w:numId w:val="70"/>
              </w:numPr>
              <w:contextualSpacing/>
              <w:jc w:val="both"/>
              <w:rPr>
                <w:rFonts w:ascii="Times New Roman" w:hAnsi="Times New Roman"/>
                <w:sz w:val="20"/>
                <w:szCs w:val="20"/>
                <w:lang w:eastAsia="x-none"/>
              </w:rPr>
            </w:pPr>
            <w:r w:rsidRPr="004A1427">
              <w:rPr>
                <w:rFonts w:ascii="Times New Roman" w:hAnsi="Times New Roman"/>
                <w:sz w:val="20"/>
                <w:szCs w:val="20"/>
                <w:lang w:eastAsia="x-none"/>
              </w:rPr>
              <w:t>FFS: How to indicate multiple PUSCHs within a slot.</w:t>
            </w:r>
          </w:p>
          <w:p w14:paraId="3CF5ED20" w14:textId="77777777" w:rsidR="00312A3E" w:rsidRDefault="00312A3E" w:rsidP="004A1427">
            <w:pPr>
              <w:contextualSpacing/>
              <w:jc w:val="both"/>
              <w:rPr>
                <w:lang w:eastAsia="x-none"/>
              </w:rPr>
            </w:pPr>
          </w:p>
          <w:p w14:paraId="2625592E" w14:textId="77777777" w:rsidR="00312A3E" w:rsidRDefault="00312A3E" w:rsidP="00312A3E">
            <w:r w:rsidRPr="00A87CF6">
              <w:rPr>
                <w:highlight w:val="green"/>
              </w:rPr>
              <w:t>Agreement:</w:t>
            </w:r>
          </w:p>
          <w:p w14:paraId="1D1E3931" w14:textId="77777777" w:rsidR="00312A3E" w:rsidRDefault="00312A3E" w:rsidP="004A1427">
            <w:pPr>
              <w:snapToGrid w:val="0"/>
              <w:rPr>
                <w:rFonts w:cs="Times"/>
              </w:rPr>
            </w:pPr>
            <w:r>
              <w:rPr>
                <w:rFonts w:cs="Times"/>
              </w:rPr>
              <w:t>UE can only start transmissions accessing transmission opportunities provided by a configured grant at the configured/indicated starting position.</w:t>
            </w:r>
          </w:p>
          <w:p w14:paraId="23324308" w14:textId="77777777" w:rsidR="00F261B1" w:rsidRPr="00E104D7" w:rsidRDefault="00F261B1" w:rsidP="00F261B1">
            <w:pPr>
              <w:rPr>
                <w:highlight w:val="green"/>
              </w:rPr>
            </w:pPr>
            <w:r w:rsidRPr="0085687D">
              <w:rPr>
                <w:highlight w:val="green"/>
              </w:rPr>
              <w:t>Agreement:</w:t>
            </w:r>
          </w:p>
          <w:p w14:paraId="5A4240FA" w14:textId="77777777" w:rsidR="00F261B1" w:rsidRDefault="00F261B1" w:rsidP="00F261B1">
            <w:pPr>
              <w:numPr>
                <w:ilvl w:val="0"/>
                <w:numId w:val="76"/>
              </w:numPr>
              <w:overflowPunct/>
              <w:autoSpaceDE/>
              <w:autoSpaceDN/>
              <w:adjustRightInd/>
              <w:spacing w:after="0"/>
              <w:ind w:left="360"/>
              <w:textAlignment w:val="auto"/>
              <w:rPr>
                <w:lang w:eastAsia="x-none"/>
              </w:rPr>
            </w:pPr>
            <w:r>
              <w:rPr>
                <w:lang w:eastAsia="x-none"/>
              </w:rPr>
              <w:t>For DFI design for configured grants, support at least the following</w:t>
            </w:r>
          </w:p>
          <w:p w14:paraId="3AC3A411" w14:textId="77777777" w:rsidR="00F261B1" w:rsidRDefault="00F261B1" w:rsidP="00F261B1">
            <w:pPr>
              <w:numPr>
                <w:ilvl w:val="0"/>
                <w:numId w:val="75"/>
              </w:numPr>
              <w:overflowPunct/>
              <w:autoSpaceDE/>
              <w:autoSpaceDN/>
              <w:adjustRightInd/>
              <w:spacing w:after="0"/>
              <w:textAlignment w:val="auto"/>
              <w:rPr>
                <w:lang w:eastAsia="x-none"/>
              </w:rPr>
            </w:pPr>
            <w:r>
              <w:rPr>
                <w:lang w:eastAsia="x-none"/>
              </w:rPr>
              <w:t xml:space="preserve">DFI including at least TB level HARQ-ACK bitmap for all UL HARQ processes </w:t>
            </w:r>
          </w:p>
          <w:p w14:paraId="7E79F391" w14:textId="77777777" w:rsidR="00F261B1" w:rsidRDefault="00F261B1" w:rsidP="00F261B1">
            <w:pPr>
              <w:numPr>
                <w:ilvl w:val="0"/>
                <w:numId w:val="74"/>
              </w:numPr>
              <w:overflowPunct/>
              <w:autoSpaceDE/>
              <w:autoSpaceDN/>
              <w:adjustRightInd/>
              <w:spacing w:after="0"/>
              <w:textAlignment w:val="auto"/>
              <w:rPr>
                <w:lang w:eastAsia="x-none"/>
              </w:rPr>
            </w:pPr>
            <w:r>
              <w:rPr>
                <w:lang w:eastAsia="x-none"/>
              </w:rPr>
              <w:t>Note: Total number of HARQ processes is as defined in Rel-15</w:t>
            </w:r>
          </w:p>
          <w:p w14:paraId="27820840" w14:textId="77777777" w:rsidR="00F261B1" w:rsidRDefault="00F261B1" w:rsidP="00F261B1">
            <w:pPr>
              <w:numPr>
                <w:ilvl w:val="0"/>
                <w:numId w:val="74"/>
              </w:numPr>
              <w:overflowPunct/>
              <w:autoSpaceDE/>
              <w:autoSpaceDN/>
              <w:adjustRightInd/>
              <w:spacing w:after="0"/>
              <w:textAlignment w:val="auto"/>
              <w:rPr>
                <w:lang w:eastAsia="x-none"/>
              </w:rPr>
            </w:pPr>
            <w:r>
              <w:rPr>
                <w:lang w:eastAsia="x-none"/>
              </w:rPr>
              <w:t>FFS: CBG level HARQ-ACK feedback, if supported</w:t>
            </w:r>
          </w:p>
          <w:p w14:paraId="42833B6B" w14:textId="77777777" w:rsidR="00F261B1" w:rsidRDefault="00F261B1" w:rsidP="00F261B1">
            <w:pPr>
              <w:numPr>
                <w:ilvl w:val="0"/>
                <w:numId w:val="75"/>
              </w:numPr>
              <w:overflowPunct/>
              <w:autoSpaceDE/>
              <w:autoSpaceDN/>
              <w:adjustRightInd/>
              <w:spacing w:after="0"/>
              <w:textAlignment w:val="auto"/>
              <w:rPr>
                <w:lang w:eastAsia="x-none"/>
              </w:rPr>
            </w:pPr>
            <w:r>
              <w:rPr>
                <w:lang w:eastAsia="x-none"/>
              </w:rPr>
              <w:t>RRC configured minimum duration, D, from the ending symbol of the PUSCH to the starting symbol of the DFI carrying HARQ-ACK for that PUSCH</w:t>
            </w:r>
          </w:p>
          <w:p w14:paraId="3F8B4C3E" w14:textId="77777777" w:rsidR="00F261B1" w:rsidRDefault="00F261B1" w:rsidP="00F261B1">
            <w:pPr>
              <w:numPr>
                <w:ilvl w:val="1"/>
                <w:numId w:val="75"/>
              </w:numPr>
              <w:overflowPunct/>
              <w:autoSpaceDE/>
              <w:autoSpaceDN/>
              <w:adjustRightInd/>
              <w:spacing w:after="0"/>
              <w:textAlignment w:val="auto"/>
              <w:rPr>
                <w:lang w:eastAsia="x-none"/>
              </w:rPr>
            </w:pPr>
            <w:r>
              <w:rPr>
                <w:lang w:eastAsia="x-none"/>
              </w:rPr>
              <w:t xml:space="preserve">Note: UE assumes HARQ-ACK is valid only for PUSCH transmissions ending before n-D, where n is the time corresponding to the beginning of the start symbol of the DFI. </w:t>
            </w:r>
          </w:p>
          <w:p w14:paraId="5DF8AE3A" w14:textId="77777777" w:rsidR="00F261B1" w:rsidRDefault="00F261B1" w:rsidP="00F261B1">
            <w:pPr>
              <w:numPr>
                <w:ilvl w:val="1"/>
                <w:numId w:val="75"/>
              </w:numPr>
              <w:overflowPunct/>
              <w:autoSpaceDE/>
              <w:autoSpaceDN/>
              <w:adjustRightInd/>
              <w:spacing w:after="0"/>
              <w:ind w:left="1080"/>
              <w:textAlignment w:val="auto"/>
              <w:rPr>
                <w:lang w:eastAsia="x-none"/>
              </w:rPr>
            </w:pPr>
            <w:r>
              <w:rPr>
                <w:lang w:eastAsia="x-none"/>
              </w:rPr>
              <w:t>FFS: the definition of minimum duration for the case of slot aggregation</w:t>
            </w:r>
          </w:p>
          <w:p w14:paraId="2840E0C1" w14:textId="77777777" w:rsidR="00F261B1" w:rsidRDefault="00F261B1" w:rsidP="00F261B1">
            <w:pPr>
              <w:numPr>
                <w:ilvl w:val="0"/>
                <w:numId w:val="75"/>
              </w:numPr>
              <w:overflowPunct/>
              <w:autoSpaceDE/>
              <w:autoSpaceDN/>
              <w:adjustRightInd/>
              <w:spacing w:after="0"/>
              <w:ind w:left="360"/>
              <w:textAlignment w:val="auto"/>
              <w:rPr>
                <w:lang w:eastAsia="x-none"/>
              </w:rPr>
            </w:pPr>
            <w:r>
              <w:rPr>
                <w:lang w:eastAsia="x-none"/>
              </w:rPr>
              <w:t>UE blind decoding complexity shall not be increased due to DFI size</w:t>
            </w:r>
          </w:p>
          <w:p w14:paraId="5BFB255A" w14:textId="77777777" w:rsidR="00F261B1" w:rsidRDefault="00F261B1" w:rsidP="00F261B1">
            <w:pPr>
              <w:rPr>
                <w:lang w:eastAsia="x-none"/>
              </w:rPr>
            </w:pPr>
          </w:p>
          <w:p w14:paraId="757517BE" w14:textId="77777777" w:rsidR="00F261B1" w:rsidRPr="00E104D7" w:rsidRDefault="00F261B1" w:rsidP="00F261B1">
            <w:pPr>
              <w:rPr>
                <w:highlight w:val="green"/>
              </w:rPr>
            </w:pPr>
            <w:r w:rsidRPr="001F0050">
              <w:rPr>
                <w:highlight w:val="green"/>
              </w:rPr>
              <w:t>Agreement:</w:t>
            </w:r>
          </w:p>
          <w:p w14:paraId="281CBBF3" w14:textId="77777777" w:rsidR="00F261B1" w:rsidRPr="00E104D7" w:rsidRDefault="00F261B1" w:rsidP="00F261B1">
            <w:pPr>
              <w:pStyle w:val="ListParagraph"/>
              <w:widowControl w:val="0"/>
              <w:autoSpaceDE w:val="0"/>
              <w:autoSpaceDN w:val="0"/>
              <w:adjustRightInd w:val="0"/>
              <w:snapToGrid w:val="0"/>
              <w:ind w:left="0"/>
              <w:contextualSpacing/>
              <w:rPr>
                <w:rFonts w:ascii="Times New Roman" w:eastAsia="SimSun" w:hAnsi="Times New Roman" w:cs="Times"/>
                <w:sz w:val="20"/>
                <w:szCs w:val="20"/>
                <w:lang w:val="en-GB"/>
              </w:rPr>
            </w:pPr>
            <w:r w:rsidRPr="00E104D7">
              <w:rPr>
                <w:rFonts w:ascii="Times New Roman" w:eastAsia="SimSun" w:hAnsi="Times New Roman" w:cs="Times"/>
                <w:sz w:val="20"/>
                <w:szCs w:val="20"/>
                <w:lang w:val="en-GB"/>
              </w:rPr>
              <w:t>The number of separately encoded UCIs multiplexed in a PUSCH transmitted using a configured grant is not changed from Rel-15 (maximum of 3).</w:t>
            </w:r>
          </w:p>
          <w:p w14:paraId="716330B7" w14:textId="77777777" w:rsidR="00F261B1" w:rsidRDefault="00F261B1" w:rsidP="00F261B1">
            <w:pPr>
              <w:rPr>
                <w:lang w:eastAsia="x-none"/>
              </w:rPr>
            </w:pPr>
          </w:p>
          <w:p w14:paraId="0550DBB6" w14:textId="77777777" w:rsidR="00F261B1" w:rsidRDefault="00F261B1" w:rsidP="00F261B1">
            <w:pPr>
              <w:rPr>
                <w:lang w:eastAsia="x-none"/>
              </w:rPr>
            </w:pPr>
            <w:r w:rsidRPr="00FD6C7F">
              <w:rPr>
                <w:highlight w:val="darkYellow"/>
                <w:lang w:eastAsia="x-none"/>
              </w:rPr>
              <w:t>Working assumption:</w:t>
            </w:r>
          </w:p>
          <w:p w14:paraId="2966D669" w14:textId="4CA854A2" w:rsidR="00F261B1" w:rsidRPr="004A1427" w:rsidRDefault="00F261B1" w:rsidP="00E104D7">
            <w:pPr>
              <w:pStyle w:val="ListParagraph"/>
              <w:widowControl w:val="0"/>
              <w:autoSpaceDE w:val="0"/>
              <w:autoSpaceDN w:val="0"/>
              <w:adjustRightInd w:val="0"/>
              <w:snapToGrid w:val="0"/>
              <w:ind w:left="0"/>
              <w:contextualSpacing/>
              <w:rPr>
                <w:rFonts w:cs="Times"/>
              </w:rPr>
            </w:pPr>
            <w:r w:rsidRPr="00E104D7">
              <w:rPr>
                <w:rFonts w:ascii="Times New Roman" w:eastAsia="SimSun" w:hAnsi="Times New Roman" w:cs="Times"/>
                <w:sz w:val="20"/>
                <w:szCs w:val="20"/>
                <w:lang w:val="en-GB"/>
              </w:rPr>
              <w:t>CG-UCI is included in every CG-PUSCH transmission</w:t>
            </w:r>
            <w:r>
              <w:rPr>
                <w:rFonts w:ascii="Times New Roman" w:eastAsia="SimSun" w:hAnsi="Times New Roman" w:cs="Times"/>
                <w:sz w:val="20"/>
                <w:szCs w:val="20"/>
                <w:lang w:val="en-GB"/>
              </w:rPr>
              <w:t>.</w:t>
            </w:r>
          </w:p>
        </w:tc>
      </w:tr>
    </w:tbl>
    <w:p w14:paraId="5E988447" w14:textId="77777777" w:rsidR="00C26E40" w:rsidRDefault="00C26E40" w:rsidP="00DF7219">
      <w:pPr>
        <w:spacing w:after="0"/>
        <w:jc w:val="both"/>
      </w:pPr>
    </w:p>
    <w:p w14:paraId="6D8B1954" w14:textId="2A17B24C" w:rsidR="0061200C" w:rsidRDefault="0061200C" w:rsidP="00DF7219">
      <w:pPr>
        <w:spacing w:after="0"/>
        <w:jc w:val="both"/>
      </w:pPr>
      <w:r>
        <w:t xml:space="preserve">In the context of the agreements provided above, in this contribution we will discuss </w:t>
      </w:r>
      <w:r w:rsidR="00C5128E">
        <w:t>the enhancements for support of the configured grant operation for NR in the unlicensed spectrum.</w:t>
      </w:r>
    </w:p>
    <w:p w14:paraId="0C579AA3" w14:textId="77777777" w:rsidR="005E1C63" w:rsidRDefault="005E1C63" w:rsidP="00DF7219">
      <w:pPr>
        <w:spacing w:after="0"/>
        <w:jc w:val="both"/>
      </w:pPr>
    </w:p>
    <w:p w14:paraId="52543D2A" w14:textId="78C57BE5" w:rsidR="00FB19B2" w:rsidRPr="00D609FD" w:rsidRDefault="0060614F" w:rsidP="00D609FD">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5F22DEB" w14:textId="08DD864D" w:rsidR="00D609FD" w:rsidRPr="00D609FD" w:rsidRDefault="00D609FD" w:rsidP="00D609FD">
      <w:pPr>
        <w:pStyle w:val="Heading2"/>
        <w:rPr>
          <w:b/>
          <w:sz w:val="24"/>
          <w:szCs w:val="24"/>
        </w:rPr>
      </w:pPr>
      <w:r w:rsidRPr="00D609FD">
        <w:rPr>
          <w:b/>
          <w:sz w:val="24"/>
          <w:szCs w:val="24"/>
        </w:rPr>
        <w:t>2.1 Time-Domain Allocation</w:t>
      </w:r>
    </w:p>
    <w:p w14:paraId="6A6EE829" w14:textId="4FCA05F3" w:rsidR="0078748D" w:rsidRDefault="00F17CD0" w:rsidP="004A1427">
      <w:pPr>
        <w:spacing w:after="0"/>
        <w:jc w:val="both"/>
      </w:pPr>
      <w:r>
        <w:t>During the RAN#1 97 meeting [6], the following agreement was made regarding time-domain allocation:</w:t>
      </w:r>
    </w:p>
    <w:p w14:paraId="5BAE4183" w14:textId="77777777" w:rsidR="00312A3E" w:rsidRDefault="00312A3E" w:rsidP="004A1427">
      <w:pPr>
        <w:spacing w:after="0"/>
        <w:jc w:val="both"/>
      </w:pPr>
    </w:p>
    <w:p w14:paraId="5AEF63AF" w14:textId="77777777" w:rsidR="00F17CD0" w:rsidRPr="004A1427" w:rsidRDefault="00F17CD0" w:rsidP="004A1427">
      <w:pPr>
        <w:spacing w:after="0"/>
        <w:jc w:val="both"/>
        <w:rPr>
          <w:i/>
        </w:rPr>
      </w:pPr>
      <w:r w:rsidRPr="004A1427">
        <w:rPr>
          <w:i/>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5D693990" w14:textId="2CD0083E" w:rsidR="00F17CD0" w:rsidRPr="004A1427" w:rsidRDefault="00F17CD0" w:rsidP="004A1427">
      <w:pPr>
        <w:pStyle w:val="ListParagraph"/>
        <w:numPr>
          <w:ilvl w:val="0"/>
          <w:numId w:val="70"/>
        </w:numPr>
        <w:jc w:val="both"/>
        <w:rPr>
          <w:i/>
        </w:rPr>
      </w:pPr>
      <w:r w:rsidRPr="004A1427">
        <w:rPr>
          <w:rFonts w:ascii="Times New Roman" w:hAnsi="Times New Roman"/>
          <w:i/>
          <w:sz w:val="20"/>
          <w:szCs w:val="20"/>
        </w:rPr>
        <w:t>FFS: How to indicate multiple PUSCHs within a slot.</w:t>
      </w:r>
    </w:p>
    <w:p w14:paraId="6C380D79" w14:textId="77777777" w:rsidR="00F21233" w:rsidRDefault="00F21233" w:rsidP="004A1427">
      <w:pPr>
        <w:spacing w:after="0"/>
        <w:jc w:val="both"/>
      </w:pPr>
    </w:p>
    <w:p w14:paraId="593FFEBF" w14:textId="04E1BF24" w:rsidR="00F21233" w:rsidRDefault="00F21233" w:rsidP="004A1427">
      <w:pPr>
        <w:spacing w:after="0"/>
        <w:jc w:val="both"/>
      </w:pPr>
      <w:r>
        <w:t xml:space="preserve">Therefore, </w:t>
      </w:r>
      <w:r w:rsidR="007C5B97">
        <w:t xml:space="preserve">a UE is allocated time-domain resources using the Rel-15 approach, which is indicated by a </w:t>
      </w:r>
      <w:r w:rsidR="00C75B9F">
        <w:t>periodicity</w:t>
      </w:r>
      <w:r w:rsidR="00B0012A">
        <w:t xml:space="preserve"> P</w:t>
      </w:r>
      <w:r w:rsidR="00C75B9F">
        <w:t xml:space="preserve">, a </w:t>
      </w:r>
      <w:r w:rsidR="007C5B97">
        <w:t>slot offset</w:t>
      </w:r>
      <w:r w:rsidR="00840A9C">
        <w:t xml:space="preserve"> K</w:t>
      </w:r>
      <w:r w:rsidR="00840A9C" w:rsidRPr="004A1427">
        <w:rPr>
          <w:vertAlign w:val="subscript"/>
        </w:rPr>
        <w:t>2</w:t>
      </w:r>
      <w:r w:rsidR="007C5B97">
        <w:t xml:space="preserve">, a </w:t>
      </w:r>
      <w:r w:rsidR="00084D0C">
        <w:t>SLIV</w:t>
      </w:r>
      <w:r w:rsidR="00B0012A">
        <w:t xml:space="preserve"> (starting symbol S and length L)</w:t>
      </w:r>
      <w:r w:rsidR="00084D0C">
        <w:t xml:space="preserve">, </w:t>
      </w:r>
      <w:r w:rsidR="00C75B9F">
        <w:t>and a repetition number</w:t>
      </w:r>
      <w:r w:rsidR="00B0012A">
        <w:t xml:space="preserve"> </w:t>
      </w:r>
      <w:r w:rsidR="00840A9C">
        <w:t>rep</w:t>
      </w:r>
      <w:r w:rsidR="00B0012A">
        <w:t>K</w:t>
      </w:r>
      <w:r w:rsidR="007C5B97">
        <w:t>, with the enhancement that a UE is allocate</w:t>
      </w:r>
      <w:r w:rsidR="00840A9C">
        <w:t xml:space="preserve">d </w:t>
      </w:r>
      <w:r w:rsidR="00840A9C">
        <w:lastRenderedPageBreak/>
        <w:t>a number of additional consecutive slots following the initially allocated slot via the slot offset. This enhanced allocation is shown below</w:t>
      </w:r>
      <w:r w:rsidR="002A589F">
        <w:t xml:space="preserve"> in Figure 1</w:t>
      </w:r>
      <w:r w:rsidR="00840A9C">
        <w:t xml:space="preserve">. </w:t>
      </w:r>
    </w:p>
    <w:p w14:paraId="054A0EEB" w14:textId="77777777" w:rsidR="00840A9C" w:rsidRDefault="00840A9C" w:rsidP="004A1427">
      <w:pPr>
        <w:spacing w:after="0"/>
        <w:jc w:val="both"/>
      </w:pPr>
    </w:p>
    <w:p w14:paraId="20147221" w14:textId="77777777" w:rsidR="00E94DAA" w:rsidRDefault="00E94DAA" w:rsidP="004A1427">
      <w:pPr>
        <w:keepNext/>
        <w:spacing w:after="0"/>
        <w:jc w:val="center"/>
      </w:pPr>
      <w:r>
        <w:rPr>
          <w:noProof/>
          <w:lang w:val="en-US"/>
        </w:rPr>
        <w:drawing>
          <wp:inline distT="0" distB="0" distL="0" distR="0" wp14:anchorId="7327AA3A" wp14:editId="43257AB5">
            <wp:extent cx="4176395" cy="96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6395" cy="963295"/>
                    </a:xfrm>
                    <a:prstGeom prst="rect">
                      <a:avLst/>
                    </a:prstGeom>
                    <a:noFill/>
                  </pic:spPr>
                </pic:pic>
              </a:graphicData>
            </a:graphic>
          </wp:inline>
        </w:drawing>
      </w:r>
    </w:p>
    <w:p w14:paraId="66EAB6FC" w14:textId="058809DA" w:rsidR="00840A9C" w:rsidRDefault="00E94DAA" w:rsidP="004A1427">
      <w:pPr>
        <w:pStyle w:val="Caption"/>
        <w:jc w:val="center"/>
      </w:pPr>
      <w:r>
        <w:t xml:space="preserve">Figure </w:t>
      </w:r>
      <w:r>
        <w:fldChar w:fldCharType="begin"/>
      </w:r>
      <w:r>
        <w:instrText xml:space="preserve"> SEQ Figure \* ARABIC </w:instrText>
      </w:r>
      <w:r>
        <w:fldChar w:fldCharType="separate"/>
      </w:r>
      <w:r w:rsidR="006D7CA2">
        <w:rPr>
          <w:noProof/>
        </w:rPr>
        <w:t>1</w:t>
      </w:r>
      <w:r>
        <w:fldChar w:fldCharType="end"/>
      </w:r>
      <w:r>
        <w:t>: Rel-15 based time-domain allocation with enhancement to include slot duration</w:t>
      </w:r>
    </w:p>
    <w:p w14:paraId="3D2A30FC" w14:textId="77777777" w:rsidR="00840A9C" w:rsidRDefault="00840A9C" w:rsidP="004A1427">
      <w:pPr>
        <w:spacing w:after="0"/>
        <w:jc w:val="both"/>
      </w:pPr>
    </w:p>
    <w:p w14:paraId="714E8AA3" w14:textId="567A8AFD" w:rsidR="00840A9C" w:rsidRDefault="00C009D2" w:rsidP="004A1427">
      <w:pPr>
        <w:spacing w:after="0"/>
        <w:jc w:val="both"/>
      </w:pPr>
      <w:r>
        <w:t xml:space="preserve">A UE may begin its initial transmission at any of the configured starting occasions, based on the </w:t>
      </w:r>
      <w:r w:rsidR="00E75D44">
        <w:t xml:space="preserve">parameters indicated above. For example, given that a UE is allocated contiguous time resources, the </w:t>
      </w:r>
      <w:r w:rsidR="00717F93">
        <w:t xml:space="preserve">configured starting occasions for which a UE may begin its initial transmission can be described by the example in </w:t>
      </w:r>
      <w:r w:rsidR="002A589F">
        <w:t>Figure 2</w:t>
      </w:r>
      <w:r w:rsidR="00717F93">
        <w:t>.</w:t>
      </w:r>
    </w:p>
    <w:p w14:paraId="2868F520" w14:textId="77777777" w:rsidR="00717F93" w:rsidRDefault="00717F93" w:rsidP="004A1427">
      <w:pPr>
        <w:spacing w:after="0"/>
        <w:jc w:val="both"/>
      </w:pPr>
    </w:p>
    <w:p w14:paraId="24D54756" w14:textId="77777777" w:rsidR="00FE026B" w:rsidRDefault="00FE026B" w:rsidP="004A1427">
      <w:pPr>
        <w:keepNext/>
        <w:spacing w:after="0"/>
        <w:jc w:val="center"/>
      </w:pPr>
      <w:r>
        <w:rPr>
          <w:noProof/>
          <w:lang w:val="en-US"/>
        </w:rPr>
        <w:drawing>
          <wp:inline distT="0" distB="0" distL="0" distR="0" wp14:anchorId="6FBBA08D" wp14:editId="7B14F895">
            <wp:extent cx="5858510" cy="9696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8510" cy="969645"/>
                    </a:xfrm>
                    <a:prstGeom prst="rect">
                      <a:avLst/>
                    </a:prstGeom>
                    <a:noFill/>
                  </pic:spPr>
                </pic:pic>
              </a:graphicData>
            </a:graphic>
          </wp:inline>
        </w:drawing>
      </w:r>
    </w:p>
    <w:p w14:paraId="36525341" w14:textId="2E2427E5" w:rsidR="00717F93" w:rsidRDefault="00FE026B" w:rsidP="004A1427">
      <w:pPr>
        <w:pStyle w:val="Caption"/>
        <w:jc w:val="center"/>
      </w:pPr>
      <w:r>
        <w:t xml:space="preserve">Figure </w:t>
      </w:r>
      <w:r>
        <w:fldChar w:fldCharType="begin"/>
      </w:r>
      <w:r>
        <w:instrText xml:space="preserve"> SEQ Figure \* ARABIC </w:instrText>
      </w:r>
      <w:r>
        <w:fldChar w:fldCharType="separate"/>
      </w:r>
      <w:r w:rsidR="006D7CA2">
        <w:rPr>
          <w:noProof/>
        </w:rPr>
        <w:t>2</w:t>
      </w:r>
      <w:r>
        <w:fldChar w:fldCharType="end"/>
      </w:r>
      <w:r>
        <w:t>: Example of contiguous time allocation configured starting occasions</w:t>
      </w:r>
    </w:p>
    <w:p w14:paraId="5FA1EE25" w14:textId="77777777" w:rsidR="00717F93" w:rsidRDefault="00717F93" w:rsidP="004A1427">
      <w:pPr>
        <w:spacing w:after="0"/>
        <w:jc w:val="both"/>
      </w:pPr>
    </w:p>
    <w:p w14:paraId="6442FB80" w14:textId="11389340" w:rsidR="007273EC" w:rsidRDefault="00C51FFF" w:rsidP="004A1427">
      <w:pPr>
        <w:spacing w:after="0"/>
        <w:jc w:val="both"/>
      </w:pPr>
      <w:r>
        <w:t>For the configured starting occasion</w:t>
      </w:r>
      <w:r w:rsidR="00312A3E">
        <w:t>,</w:t>
      </w:r>
      <w:r>
        <w:t xml:space="preserve"> which the UE may use for its initial PUSCH transmission</w:t>
      </w:r>
      <w:r w:rsidR="00B832F0">
        <w:t xml:space="preserve"> of an uplink burst</w:t>
      </w:r>
      <w:r>
        <w:t xml:space="preserve">, it should </w:t>
      </w:r>
      <w:r w:rsidR="00092C9F">
        <w:t xml:space="preserve">successfully pass the LBT procedure. </w:t>
      </w:r>
      <w:r w:rsidR="00B832F0">
        <w:t xml:space="preserve">Subsequent transmissions may then occur in </w:t>
      </w:r>
      <w:r w:rsidR="00DD60DE">
        <w:t xml:space="preserve">contiguous time resources without a gap, and these transmissions may contain </w:t>
      </w:r>
      <w:r w:rsidR="00A93EB5">
        <w:t>initial transmissions of a TB or repetitions of a previously transmitted TB (per CG repetition parameter repK)</w:t>
      </w:r>
      <w:r w:rsidR="00DD60DE">
        <w:t>.</w:t>
      </w:r>
      <w:r>
        <w:t xml:space="preserve"> </w:t>
      </w:r>
      <w:r w:rsidR="00C878E1">
        <w:t xml:space="preserve">Due to the </w:t>
      </w:r>
      <w:r w:rsidR="00504105">
        <w:t xml:space="preserve">fact that a UE may have a time-allocation </w:t>
      </w:r>
      <w:r w:rsidR="00280630">
        <w:t>such that there are mini-TTIs</w:t>
      </w:r>
      <w:r w:rsidR="00312A3E">
        <w:t xml:space="preserve">, </w:t>
      </w:r>
      <w:r w:rsidR="00280630">
        <w:t xml:space="preserve">which </w:t>
      </w:r>
      <w:r w:rsidR="004B64BE">
        <w:t>span across</w:t>
      </w:r>
      <w:r w:rsidR="00280630">
        <w:t xml:space="preserve"> the slot boundary, as shown in </w:t>
      </w:r>
      <w:r w:rsidR="002A589F">
        <w:t>Figure 2</w:t>
      </w:r>
      <w:r>
        <w:t xml:space="preserve">, the UE may have a nominal PUSCH that </w:t>
      </w:r>
      <w:r w:rsidR="00092C9F">
        <w:t xml:space="preserve">is </w:t>
      </w:r>
      <w:r w:rsidR="00EA13E1">
        <w:t>allocated</w:t>
      </w:r>
      <w:r w:rsidR="00092C9F">
        <w:t xml:space="preserve"> on time resources</w:t>
      </w:r>
      <w:r w:rsidR="002A589F">
        <w:t>,</w:t>
      </w:r>
      <w:r w:rsidR="00AE5D5D">
        <w:t xml:space="preserve"> which span across the slot boundary. Since a PUSCH cannot be transmitted in OFDM symbols such that they cross a slot boundary, it has been agreed</w:t>
      </w:r>
      <w:r w:rsidR="00B078FB">
        <w:t xml:space="preserve"> in the eURLLC </w:t>
      </w:r>
      <w:r w:rsidR="009F4324">
        <w:t>WI</w:t>
      </w:r>
      <w:r w:rsidR="00B078FB">
        <w:t xml:space="preserve"> [</w:t>
      </w:r>
      <w:r w:rsidR="00EE4600" w:rsidRPr="004A1427">
        <w:rPr>
          <w:color w:val="000000" w:themeColor="text1"/>
        </w:rPr>
        <w:t>6</w:t>
      </w:r>
      <w:r w:rsidR="00B078FB">
        <w:t>]</w:t>
      </w:r>
      <w:r w:rsidR="00AE5D5D">
        <w:t xml:space="preserve"> th</w:t>
      </w:r>
      <w:r w:rsidR="00B078FB">
        <w:t xml:space="preserve">at a nominal PUSCH that is scheduled to cross a slot boundary is to be transmitted as two repetitions of the same </w:t>
      </w:r>
      <w:r w:rsidR="00EA13E1">
        <w:t>TB</w:t>
      </w:r>
      <w:r w:rsidR="00B078FB">
        <w:t xml:space="preserve">, such that </w:t>
      </w:r>
      <w:r w:rsidR="00D064B8">
        <w:t xml:space="preserve">the first repetition ends at the end of the first slot containing the nominal PUSCH, the second repetition should begin </w:t>
      </w:r>
      <w:r w:rsidR="00611299">
        <w:t xml:space="preserve">at the beginning of the second slot containing the nominal PUSCH, and each repetition should have an indicated RV. </w:t>
      </w:r>
      <w:r w:rsidR="00A112D4">
        <w:t xml:space="preserve">This </w:t>
      </w:r>
      <w:r w:rsidR="009F4324">
        <w:t>behaviour</w:t>
      </w:r>
      <w:r w:rsidR="00A112D4">
        <w:t xml:space="preserve"> is depicted using the example in</w:t>
      </w:r>
      <w:r w:rsidR="0086067F">
        <w:t xml:space="preserve"> </w:t>
      </w:r>
      <w:r w:rsidR="00330AB3">
        <w:fldChar w:fldCharType="begin"/>
      </w:r>
      <w:r w:rsidR="00330AB3">
        <w:instrText xml:space="preserve"> REF _Ref16554126 \h </w:instrText>
      </w:r>
      <w:r w:rsidR="00330AB3">
        <w:fldChar w:fldCharType="separate"/>
      </w:r>
      <w:r w:rsidR="00330AB3">
        <w:t xml:space="preserve">Figure </w:t>
      </w:r>
      <w:r w:rsidR="00330AB3">
        <w:rPr>
          <w:noProof/>
        </w:rPr>
        <w:t>3</w:t>
      </w:r>
      <w:r w:rsidR="00330AB3">
        <w:fldChar w:fldCharType="end"/>
      </w:r>
      <w:r w:rsidR="00A112D4">
        <w:t xml:space="preserve">. </w:t>
      </w:r>
      <w:r w:rsidR="00536643">
        <w:t xml:space="preserve">Thus, given no restrictions to the interpretation of the Rel-15 parameters, along with the </w:t>
      </w:r>
      <w:r w:rsidR="007273EC">
        <w:t>agreed</w:t>
      </w:r>
      <w:r w:rsidR="00536643">
        <w:t xml:space="preserve"> enhancements</w:t>
      </w:r>
      <w:r w:rsidR="007273EC">
        <w:t xml:space="preserve"> to the configured grant time-domain allocation in NR-U</w:t>
      </w:r>
      <w:r w:rsidR="00BD1061">
        <w:t xml:space="preserve">, </w:t>
      </w:r>
      <w:r w:rsidR="00E85D48">
        <w:t xml:space="preserve">a </w:t>
      </w:r>
      <w:r w:rsidR="007273EC">
        <w:t xml:space="preserve">nominal PUSCH </w:t>
      </w:r>
      <w:r w:rsidR="00E85D48">
        <w:t xml:space="preserve">which contains an initial transmission of a TB </w:t>
      </w:r>
      <w:r w:rsidR="007273EC">
        <w:t xml:space="preserve">can be allocated across a slot boundary. </w:t>
      </w:r>
    </w:p>
    <w:p w14:paraId="53352F91" w14:textId="77777777" w:rsidR="00A112D4" w:rsidRDefault="00A112D4" w:rsidP="004A1427">
      <w:pPr>
        <w:spacing w:after="0"/>
        <w:jc w:val="both"/>
      </w:pPr>
    </w:p>
    <w:p w14:paraId="016496C5" w14:textId="733CBE75" w:rsidR="00BD1061" w:rsidRPr="004A1427" w:rsidRDefault="00BD1061" w:rsidP="004A1427">
      <w:pPr>
        <w:spacing w:after="0"/>
        <w:jc w:val="both"/>
        <w:rPr>
          <w:b/>
        </w:rPr>
      </w:pPr>
      <w:r w:rsidRPr="004A1427">
        <w:rPr>
          <w:b/>
        </w:rPr>
        <w:t xml:space="preserve">Observation 1: </w:t>
      </w:r>
      <w:r w:rsidR="00B832F0" w:rsidRPr="004A1427">
        <w:rPr>
          <w:b/>
        </w:rPr>
        <w:t xml:space="preserve">An initial transmission of a TB can </w:t>
      </w:r>
      <w:r w:rsidR="0053192C" w:rsidRPr="004A1427">
        <w:rPr>
          <w:b/>
        </w:rPr>
        <w:t xml:space="preserve">be transmitted via a nominal mini-slot PUSCH which spans across a slot boundary, </w:t>
      </w:r>
      <w:r w:rsidR="0095195E" w:rsidRPr="004A1427">
        <w:rPr>
          <w:b/>
        </w:rPr>
        <w:t xml:space="preserve">if no restrictions to the interpretation of the Rel-15 time-domain allocation and enhancements as they are applied to CG operation in the unlicensed band. </w:t>
      </w:r>
    </w:p>
    <w:p w14:paraId="5F51CB76" w14:textId="77777777" w:rsidR="006D7CA2" w:rsidRDefault="006D7CA2" w:rsidP="004A1427">
      <w:pPr>
        <w:keepNext/>
        <w:spacing w:after="0"/>
        <w:jc w:val="center"/>
      </w:pPr>
      <w:r>
        <w:rPr>
          <w:noProof/>
          <w:lang w:val="en-US"/>
        </w:rPr>
        <w:drawing>
          <wp:inline distT="0" distB="0" distL="0" distR="0" wp14:anchorId="5D1D6FFD" wp14:editId="629F16D1">
            <wp:extent cx="2880624" cy="107963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1256" cy="1098613"/>
                    </a:xfrm>
                    <a:prstGeom prst="rect">
                      <a:avLst/>
                    </a:prstGeom>
                  </pic:spPr>
                </pic:pic>
              </a:graphicData>
            </a:graphic>
          </wp:inline>
        </w:drawing>
      </w:r>
    </w:p>
    <w:p w14:paraId="79245836" w14:textId="7D161C9F" w:rsidR="00A112D4" w:rsidRDefault="006D7CA2" w:rsidP="004A1427">
      <w:pPr>
        <w:pStyle w:val="Caption"/>
        <w:jc w:val="center"/>
      </w:pPr>
      <w:bookmarkStart w:id="1" w:name="_Ref16554126"/>
      <w:r>
        <w:t xml:space="preserve">Figure </w:t>
      </w:r>
      <w:r>
        <w:fldChar w:fldCharType="begin"/>
      </w:r>
      <w:r>
        <w:instrText xml:space="preserve"> SEQ Figure \* ARABIC </w:instrText>
      </w:r>
      <w:r>
        <w:fldChar w:fldCharType="separate"/>
      </w:r>
      <w:r>
        <w:rPr>
          <w:noProof/>
        </w:rPr>
        <w:t>3</w:t>
      </w:r>
      <w:r>
        <w:fldChar w:fldCharType="end"/>
      </w:r>
      <w:bookmarkEnd w:id="1"/>
      <w:r>
        <w:t>: Example of nominal PUSCH crossing slot boundary (shown in gold)</w:t>
      </w:r>
      <w:r>
        <w:rPr>
          <w:noProof/>
        </w:rPr>
        <w:t xml:space="preserve"> being transmitted as two repetitions of the same TB</w:t>
      </w:r>
    </w:p>
    <w:p w14:paraId="53D42E99" w14:textId="3F547B69" w:rsidR="00657E01" w:rsidRDefault="00377A50" w:rsidP="004A1427">
      <w:pPr>
        <w:spacing w:after="0"/>
        <w:jc w:val="both"/>
      </w:pPr>
      <w:r>
        <w:t xml:space="preserve">Since the TB is now transmitted in two repetitions in two contiguous PUSCHs, </w:t>
      </w:r>
      <w:r w:rsidR="003D1110">
        <w:t>each PUSCH will be transmitted in its own mini-slot, thus each have a front-loaded DMRS</w:t>
      </w:r>
      <w:r w:rsidR="000D42AE">
        <w:t>. Thus, the</w:t>
      </w:r>
      <w:r w:rsidR="004E4A85">
        <w:t xml:space="preserve"> DMRS</w:t>
      </w:r>
      <w:r w:rsidR="000D42AE">
        <w:t xml:space="preserve"> overhead for the nominal PUSCH that crosses the slot boundary </w:t>
      </w:r>
      <w:r w:rsidR="004E4A85">
        <w:t xml:space="preserve">is doubled. </w:t>
      </w:r>
      <w:r w:rsidR="005A70A3">
        <w:t xml:space="preserve">Furthermore, since it is possible that a PUSCH transmission opportunity has a starting symbol of OS#13, this can create the scenario where the first </w:t>
      </w:r>
      <w:r w:rsidR="00972D60">
        <w:t xml:space="preserve">repetition time resource contains only enough </w:t>
      </w:r>
      <w:r w:rsidR="003610A3">
        <w:t xml:space="preserve">resources </w:t>
      </w:r>
      <w:r w:rsidR="00972D60">
        <w:t xml:space="preserve">for a DMRS transmission, </w:t>
      </w:r>
      <w:r w:rsidR="00972D60">
        <w:lastRenderedPageBreak/>
        <w:t xml:space="preserve">and then the next consecutive symbol OS#0 in the following slot also contains a DMRS. </w:t>
      </w:r>
      <w:r w:rsidR="00FF4B00">
        <w:t>Therefore, there are certain SLIVs which should be avoided for the case where the UE can transmit on contiguous time occasions without a gap</w:t>
      </w:r>
      <w:r w:rsidR="00657E01">
        <w:t>. It may further be required that each repetition of the TB include</w:t>
      </w:r>
      <w:r w:rsidR="003610A3">
        <w:t>s</w:t>
      </w:r>
      <w:r w:rsidR="00657E01">
        <w:t xml:space="preserve"> a separate self-decodable CG-UCI, which will further increase the overhead of the case when the nominal PUSCH mini-slot spans across a slot boundary.</w:t>
      </w:r>
    </w:p>
    <w:p w14:paraId="13C0C10B" w14:textId="609F0EC8" w:rsidR="00657E01" w:rsidRDefault="00657E01" w:rsidP="004A1427">
      <w:pPr>
        <w:spacing w:after="0"/>
        <w:jc w:val="both"/>
      </w:pPr>
    </w:p>
    <w:p w14:paraId="2C6859E4" w14:textId="3A4D5C37" w:rsidR="00657E01" w:rsidRPr="004A1427" w:rsidRDefault="00657E01" w:rsidP="004A1427">
      <w:pPr>
        <w:spacing w:after="0"/>
        <w:jc w:val="both"/>
        <w:rPr>
          <w:b/>
        </w:rPr>
      </w:pPr>
      <w:r w:rsidRPr="004A1427">
        <w:rPr>
          <w:b/>
        </w:rPr>
        <w:t>Observation 2: The DMRS overhead and potentially CG-UCI overhead both significantly increase for the case when a nominal PUSCH mini-slot spans across a slot boundary.</w:t>
      </w:r>
    </w:p>
    <w:p w14:paraId="44D78DE6" w14:textId="77777777" w:rsidR="00657E01" w:rsidRDefault="00657E01" w:rsidP="004A1427">
      <w:pPr>
        <w:spacing w:after="0"/>
        <w:jc w:val="both"/>
      </w:pPr>
    </w:p>
    <w:p w14:paraId="31FD257A" w14:textId="23B5A03A" w:rsidR="00595DAD" w:rsidRPr="00F21233" w:rsidRDefault="00572926" w:rsidP="004A1427">
      <w:pPr>
        <w:spacing w:after="0"/>
        <w:jc w:val="both"/>
      </w:pPr>
      <w:r>
        <w:t xml:space="preserve">Since it is agreed upon </w:t>
      </w:r>
      <w:r w:rsidR="009F4324">
        <w:t xml:space="preserve">in the URLLC WI </w:t>
      </w:r>
      <w:r>
        <w:t xml:space="preserve">to allow a UE to have multiple </w:t>
      </w:r>
      <w:r w:rsidR="00AE18E2">
        <w:t>CG</w:t>
      </w:r>
      <w:r>
        <w:t xml:space="preserve"> configurations per BWP [</w:t>
      </w:r>
      <w:r w:rsidR="00FD3F4A" w:rsidRPr="004A1427">
        <w:rPr>
          <w:color w:val="000000" w:themeColor="text1"/>
        </w:rPr>
        <w:t>6</w:t>
      </w:r>
      <w:r>
        <w:t xml:space="preserve">], </w:t>
      </w:r>
      <w:r w:rsidR="00AE18E2">
        <w:t xml:space="preserve">where each CG configuration may have a unique time-domain resource assignment, then it is necessary for the UE to signal the indicated CG resource being used via an index. This CG resource indication </w:t>
      </w:r>
      <w:r w:rsidR="00527B75">
        <w:t xml:space="preserve">can inform the gNB about the time-domain allocation which the UE is utilizing, </w:t>
      </w:r>
      <w:r w:rsidR="009F4324">
        <w:t>that</w:t>
      </w:r>
      <w:r w:rsidR="00527B75">
        <w:t xml:space="preserve"> includes </w:t>
      </w:r>
      <w:r w:rsidR="001050D1">
        <w:t xml:space="preserve">the </w:t>
      </w:r>
      <w:r w:rsidR="00527B75">
        <w:t xml:space="preserve">periodicity, slot offset, SLIV, repK, and slot duration. </w:t>
      </w:r>
      <w:r w:rsidR="001077DA">
        <w:t xml:space="preserve">Since all of this information can be used to infer the exact transmission occasions which a UE may use, </w:t>
      </w:r>
      <w:r w:rsidR="0098698A">
        <w:t xml:space="preserve">the UE can signal the CG configuration resource index within its CG-UCI, along with </w:t>
      </w:r>
      <w:r w:rsidR="00C84A3B">
        <w:t>two</w:t>
      </w:r>
      <w:r w:rsidR="0098698A">
        <w:t xml:space="preserve"> bit</w:t>
      </w:r>
      <w:r w:rsidR="00C84A3B">
        <w:t>s</w:t>
      </w:r>
      <w:r w:rsidR="0098698A">
        <w:t xml:space="preserve"> to signal the initial PUSCH and </w:t>
      </w:r>
      <w:r w:rsidR="00C84A3B">
        <w:t xml:space="preserve">one bit for </w:t>
      </w:r>
      <w:r w:rsidR="0098698A">
        <w:t>final PUSCH of an uplink burst</w:t>
      </w:r>
      <w:r w:rsidR="00505A93">
        <w:t>, to completely describe to the gNB the PUSCH format of</w:t>
      </w:r>
      <w:r w:rsidR="00C85790">
        <w:t xml:space="preserve"> each uplink transmission in the burst</w:t>
      </w:r>
      <w:r w:rsidR="00505A93">
        <w:t xml:space="preserve">. </w:t>
      </w:r>
      <w:r w:rsidR="00527B75">
        <w:t xml:space="preserve"> </w:t>
      </w:r>
    </w:p>
    <w:p w14:paraId="4395D950" w14:textId="77777777" w:rsidR="00183C23" w:rsidRDefault="00183C23" w:rsidP="004A1427">
      <w:pPr>
        <w:spacing w:after="0"/>
        <w:jc w:val="both"/>
      </w:pPr>
    </w:p>
    <w:p w14:paraId="63DD66AE" w14:textId="39623CFD" w:rsidR="001050D1" w:rsidRPr="004A1427" w:rsidRDefault="001050D1" w:rsidP="004A1427">
      <w:pPr>
        <w:spacing w:after="0"/>
        <w:jc w:val="both"/>
        <w:rPr>
          <w:b/>
        </w:rPr>
      </w:pPr>
      <w:r w:rsidRPr="001050D1">
        <w:rPr>
          <w:b/>
        </w:rPr>
        <w:t>Proposal 1</w:t>
      </w:r>
      <w:r w:rsidRPr="004A1427">
        <w:rPr>
          <w:b/>
        </w:rPr>
        <w:t>: The explicit indication of the CG configuration resource index and the indication of the starting and ending PUSCH transmission is sufficient to describe the entire UL burst format.</w:t>
      </w:r>
    </w:p>
    <w:p w14:paraId="43690F51" w14:textId="77777777" w:rsidR="00CF5E3B" w:rsidRDefault="00CF5E3B" w:rsidP="0045778E">
      <w:pPr>
        <w:jc w:val="both"/>
        <w:rPr>
          <w:b/>
        </w:rPr>
      </w:pPr>
    </w:p>
    <w:p w14:paraId="09A375A6" w14:textId="6FE59ADB" w:rsidR="006F444E" w:rsidRPr="00D609FD" w:rsidRDefault="006F444E" w:rsidP="006F444E">
      <w:pPr>
        <w:pStyle w:val="Heading2"/>
        <w:rPr>
          <w:b/>
          <w:sz w:val="24"/>
          <w:szCs w:val="24"/>
        </w:rPr>
      </w:pPr>
      <w:r w:rsidRPr="00D609FD">
        <w:rPr>
          <w:b/>
          <w:sz w:val="24"/>
          <w:szCs w:val="24"/>
        </w:rPr>
        <w:t>2.</w:t>
      </w:r>
      <w:r w:rsidR="001050D1">
        <w:rPr>
          <w:b/>
          <w:sz w:val="24"/>
          <w:szCs w:val="24"/>
        </w:rPr>
        <w:t xml:space="preserve">2 </w:t>
      </w:r>
      <w:r w:rsidR="0059363B">
        <w:rPr>
          <w:b/>
          <w:sz w:val="24"/>
          <w:szCs w:val="24"/>
        </w:rPr>
        <w:t>Starting Offsets with Sub-</w:t>
      </w:r>
      <w:r w:rsidR="00393B31">
        <w:rPr>
          <w:b/>
          <w:sz w:val="24"/>
          <w:szCs w:val="24"/>
        </w:rPr>
        <w:t xml:space="preserve">Symbol </w:t>
      </w:r>
      <w:r w:rsidR="0059363B">
        <w:rPr>
          <w:b/>
          <w:sz w:val="24"/>
          <w:szCs w:val="24"/>
        </w:rPr>
        <w:t>Granularity</w:t>
      </w:r>
    </w:p>
    <w:p w14:paraId="4EEA7448" w14:textId="22FCD07D" w:rsidR="004E2EDF" w:rsidRDefault="004E2EDF" w:rsidP="004E2EDF">
      <w:pPr>
        <w:jc w:val="both"/>
        <w:rPr>
          <w:noProof/>
        </w:rPr>
      </w:pPr>
      <w:r>
        <w:rPr>
          <w:noProof/>
        </w:rPr>
        <w:t>In NR-U, both grant based PUSCH and configured grant based PUSCH are supported. It is straightforwardly though</w:t>
      </w:r>
      <w:r w:rsidR="005D2F1C">
        <w:rPr>
          <w:noProof/>
        </w:rPr>
        <w:t>t</w:t>
      </w:r>
      <w:r>
        <w:rPr>
          <w:noProof/>
        </w:rPr>
        <w:t xml:space="preserve"> that grant based PUSCH </w:t>
      </w:r>
      <w:r w:rsidR="005D2F1C">
        <w:rPr>
          <w:noProof/>
        </w:rPr>
        <w:t xml:space="preserve">needs to be </w:t>
      </w:r>
      <w:r>
        <w:rPr>
          <w:noProof/>
        </w:rPr>
        <w:t xml:space="preserve">prioritized over configured grant PUSCH, where the prioritization could be given by mulitple ways. </w:t>
      </w:r>
    </w:p>
    <w:p w14:paraId="137BBF75" w14:textId="5B13C05C" w:rsidR="004E2EDF" w:rsidRPr="00167901" w:rsidRDefault="004E2EDF" w:rsidP="004E2EDF">
      <w:pPr>
        <w:jc w:val="both"/>
        <w:rPr>
          <w:noProof/>
        </w:rPr>
      </w:pPr>
      <w:r>
        <w:rPr>
          <w:noProof/>
        </w:rPr>
        <w:t>Since the UE</w:t>
      </w:r>
      <w:r w:rsidR="0048245D">
        <w:rPr>
          <w:noProof/>
        </w:rPr>
        <w:t>,</w:t>
      </w:r>
      <w:r>
        <w:rPr>
          <w:noProof/>
        </w:rPr>
        <w:t xml:space="preserve"> which successfully performs LBT</w:t>
      </w:r>
      <w:r w:rsidR="0048245D">
        <w:rPr>
          <w:noProof/>
        </w:rPr>
        <w:t>,</w:t>
      </w:r>
      <w:r>
        <w:rPr>
          <w:noProof/>
        </w:rPr>
        <w:t xml:space="preserve"> will acquire the channel and transmit</w:t>
      </w:r>
      <w:r w:rsidR="007935D6">
        <w:rPr>
          <w:noProof/>
        </w:rPr>
        <w:t xml:space="preserve"> </w:t>
      </w:r>
      <w:r w:rsidR="0048245D">
        <w:rPr>
          <w:noProof/>
        </w:rPr>
        <w:t>on it</w:t>
      </w:r>
      <w:r>
        <w:rPr>
          <w:noProof/>
        </w:rPr>
        <w:t xml:space="preserve">, different UEs can be prioritized by the utilization of different starting positions with respect to the slot boundary. </w:t>
      </w:r>
      <w:r w:rsidRPr="00167901">
        <w:rPr>
          <w:noProof/>
        </w:rPr>
        <w:t xml:space="preserve">Namely, the </w:t>
      </w:r>
      <w:r>
        <w:rPr>
          <w:noProof/>
        </w:rPr>
        <w:t xml:space="preserve">UE </w:t>
      </w:r>
      <w:r w:rsidRPr="00167901">
        <w:rPr>
          <w:noProof/>
        </w:rPr>
        <w:t>with an earlier starting position can be prioritized</w:t>
      </w:r>
      <w:r>
        <w:rPr>
          <w:noProof/>
        </w:rPr>
        <w:t xml:space="preserve"> over the UE</w:t>
      </w:r>
      <w:r w:rsidRPr="00167901">
        <w:rPr>
          <w:noProof/>
        </w:rPr>
        <w:t xml:space="preserve"> with delayed starting position. </w:t>
      </w:r>
    </w:p>
    <w:p w14:paraId="0D6CA20E" w14:textId="62C60F4E" w:rsidR="004E2EDF" w:rsidRDefault="004E2EDF" w:rsidP="004E2EDF">
      <w:pPr>
        <w:jc w:val="both"/>
        <w:rPr>
          <w:lang w:val="en-US"/>
        </w:rPr>
      </w:pPr>
      <w:r>
        <w:rPr>
          <w:noProof/>
        </w:rPr>
        <w:t xml:space="preserve">In LTE </w:t>
      </w:r>
      <w:r w:rsidR="0048245D">
        <w:rPr>
          <w:noProof/>
        </w:rPr>
        <w:t>e</w:t>
      </w:r>
      <w:r>
        <w:rPr>
          <w:noProof/>
        </w:rPr>
        <w:t xml:space="preserve">LAA, a grant based PUSCH can start from one of four possible start position as indicated by DCI, i.e. start of </w:t>
      </w:r>
      <w:r w:rsidR="00404419">
        <w:rPr>
          <w:noProof/>
        </w:rPr>
        <w:t>OFDM symbol (</w:t>
      </w:r>
      <w:r>
        <w:rPr>
          <w:noProof/>
        </w:rPr>
        <w:t>OS</w:t>
      </w:r>
      <w:r w:rsidR="00404419">
        <w:rPr>
          <w:noProof/>
        </w:rPr>
        <w:t>)</w:t>
      </w:r>
      <w:r>
        <w:rPr>
          <w:noProof/>
        </w:rPr>
        <w:t xml:space="preserve"> </w:t>
      </w:r>
      <w:r w:rsidR="00404419">
        <w:rPr>
          <w:noProof/>
        </w:rPr>
        <w:t>#</w:t>
      </w:r>
      <w:r>
        <w:rPr>
          <w:noProof/>
        </w:rPr>
        <w:t xml:space="preserve">0, 25us after OS </w:t>
      </w:r>
      <w:r w:rsidR="00404419">
        <w:rPr>
          <w:noProof/>
        </w:rPr>
        <w:t>#</w:t>
      </w:r>
      <w:r>
        <w:rPr>
          <w:noProof/>
        </w:rPr>
        <w:t xml:space="preserve">0, 25us + TA after OS </w:t>
      </w:r>
      <w:r w:rsidR="00404419">
        <w:rPr>
          <w:noProof/>
        </w:rPr>
        <w:t>#</w:t>
      </w:r>
      <w:r>
        <w:rPr>
          <w:noProof/>
        </w:rPr>
        <w:t xml:space="preserve">0 and start of OS </w:t>
      </w:r>
      <w:r w:rsidR="00404419">
        <w:rPr>
          <w:noProof/>
        </w:rPr>
        <w:t>#</w:t>
      </w:r>
      <w:r>
        <w:rPr>
          <w:noProof/>
        </w:rPr>
        <w:t>1.</w:t>
      </w:r>
      <w:r w:rsidR="00E92357">
        <w:rPr>
          <w:noProof/>
        </w:rPr>
        <w:t xml:space="preserve"> Meanwhile,</w:t>
      </w:r>
      <w:r>
        <w:rPr>
          <w:noProof/>
        </w:rPr>
        <w:t xml:space="preserve"> for FeLAA AUL, </w:t>
      </w:r>
      <w:r>
        <w:rPr>
          <w:lang w:val="en-US"/>
        </w:rPr>
        <w:t>the set of start position is {</w:t>
      </w:r>
      <w:r>
        <w:rPr>
          <w:noProof/>
        </w:rPr>
        <w:t>16us, 25us, 34us, 43us, 52us, 61us, OS#1</w:t>
      </w:r>
      <w:r>
        <w:rPr>
          <w:lang w:val="en-US"/>
        </w:rPr>
        <w:t xml:space="preserve">} outside of a gNB-initiated COT, </w:t>
      </w:r>
      <w:r w:rsidR="00E92357">
        <w:rPr>
          <w:lang w:val="en-US"/>
        </w:rPr>
        <w:t xml:space="preserve">and </w:t>
      </w:r>
      <w:r>
        <w:rPr>
          <w:lang w:val="en-US"/>
        </w:rPr>
        <w:t xml:space="preserve">{16us, 25us} are not allowed </w:t>
      </w:r>
      <w:r w:rsidR="0048245D">
        <w:rPr>
          <w:lang w:val="en-US"/>
        </w:rPr>
        <w:t xml:space="preserve">from previous set of values </w:t>
      </w:r>
      <w:r>
        <w:rPr>
          <w:lang w:val="en-US"/>
        </w:rPr>
        <w:t>inside a gNB-initiated COT. For full BW allocation, UE can randomly select a value from the set for the transmission of AUL;</w:t>
      </w:r>
      <w:r w:rsidR="00E92357">
        <w:rPr>
          <w:lang w:val="en-US"/>
        </w:rPr>
        <w:t xml:space="preserve"> but</w:t>
      </w:r>
      <w:r>
        <w:rPr>
          <w:lang w:val="en-US"/>
        </w:rPr>
        <w:t xml:space="preserve"> for partial </w:t>
      </w:r>
      <w:r w:rsidR="00F1273F">
        <w:rPr>
          <w:lang w:val="en-US"/>
        </w:rPr>
        <w:t xml:space="preserve">BW </w:t>
      </w:r>
      <w:r>
        <w:rPr>
          <w:lang w:val="en-US"/>
        </w:rPr>
        <w:t xml:space="preserve">allocation, the UE will be assigned a starting offset value from the aforementioned sets above. Thus, this approach can give higher priority to grant based PUSCH over AUL PUSCH, </w:t>
      </w:r>
      <w:r w:rsidR="00F1273F">
        <w:rPr>
          <w:lang w:val="en-US"/>
        </w:rPr>
        <w:t xml:space="preserve">if gNB schedules grant based PUSCH with start position </w:t>
      </w:r>
      <w:r w:rsidR="00404419">
        <w:rPr>
          <w:lang w:val="en-US"/>
        </w:rPr>
        <w:t xml:space="preserve">at </w:t>
      </w:r>
      <w:r w:rsidR="00F1273F">
        <w:rPr>
          <w:lang w:val="en-US"/>
        </w:rPr>
        <w:t xml:space="preserve">OS </w:t>
      </w:r>
      <w:r w:rsidR="00404419">
        <w:rPr>
          <w:lang w:val="en-US"/>
        </w:rPr>
        <w:t>#</w:t>
      </w:r>
      <w:r w:rsidR="00F1273F">
        <w:rPr>
          <w:lang w:val="en-US"/>
        </w:rPr>
        <w:t>0 or 25us.</w:t>
      </w:r>
      <w:r>
        <w:rPr>
          <w:lang w:val="en-US"/>
        </w:rPr>
        <w:t xml:space="preserve"> Likewise, similar principles can be also applied to NR-U.</w:t>
      </w:r>
    </w:p>
    <w:p w14:paraId="7139EAA7" w14:textId="5672B36D" w:rsidR="009E1B25" w:rsidRDefault="004E2EDF" w:rsidP="009E1B25">
      <w:pPr>
        <w:jc w:val="both"/>
        <w:rPr>
          <w:lang w:val="en-US"/>
        </w:rPr>
      </w:pPr>
      <w:r>
        <w:rPr>
          <w:lang w:val="en-US"/>
        </w:rPr>
        <w:t>In NR-U, due to the multiple numerologies, the starting offsets used may span multiple OS. This may require the need for multiple starting symbol occasions beyond what was used in FeLAA, where the starting offsets only span the length of OS</w:t>
      </w:r>
      <w:r w:rsidR="00404419">
        <w:rPr>
          <w:lang w:val="en-US"/>
        </w:rPr>
        <w:t xml:space="preserve"> </w:t>
      </w:r>
      <w:r>
        <w:rPr>
          <w:lang w:val="en-US"/>
        </w:rPr>
        <w:t>#0. However, if the offsets span across too many OS</w:t>
      </w:r>
      <w:r w:rsidR="002218A4">
        <w:rPr>
          <w:lang w:val="en-US"/>
        </w:rPr>
        <w:t>s</w:t>
      </w:r>
      <w:r>
        <w:rPr>
          <w:lang w:val="en-US"/>
        </w:rPr>
        <w:t>, such that the starting symbols allowed go beyond OS</w:t>
      </w:r>
      <w:r w:rsidR="00404419">
        <w:rPr>
          <w:lang w:val="en-US"/>
        </w:rPr>
        <w:t xml:space="preserve"> </w:t>
      </w:r>
      <w:r>
        <w:rPr>
          <w:lang w:val="en-US"/>
        </w:rPr>
        <w:t>#2 for example, then a</w:t>
      </w:r>
      <w:r w:rsidR="00045754">
        <w:rPr>
          <w:lang w:val="en-US"/>
        </w:rPr>
        <w:t xml:space="preserve">n </w:t>
      </w:r>
      <w:r w:rsidR="00CF5E3B">
        <w:rPr>
          <w:lang w:val="en-US"/>
        </w:rPr>
        <w:t>increased signaling</w:t>
      </w:r>
      <w:r w:rsidR="00045754">
        <w:rPr>
          <w:lang w:val="en-US"/>
        </w:rPr>
        <w:t xml:space="preserve"> overhead</w:t>
      </w:r>
      <w:r>
        <w:rPr>
          <w:lang w:val="en-US"/>
        </w:rPr>
        <w:t xml:space="preserve"> will be required to indicate the starting symbol. Also, the channel estimation performance will suffer, as the DMRS will either be punctured</w:t>
      </w:r>
      <w:r w:rsidR="00E92357">
        <w:rPr>
          <w:lang w:val="en-US"/>
        </w:rPr>
        <w:t xml:space="preserve"> or repositioned</w:t>
      </w:r>
      <w:r>
        <w:rPr>
          <w:lang w:val="en-US"/>
        </w:rPr>
        <w:t xml:space="preserve"> in the case of PUSCH type A, or need to be blindly decoded among the different starting symbols in the case of PUSCH type B. Furthermore, due to the shorter symbol and slot durations for higher SCS, spectral efficiency suffers when the offsets are extended too far past the beginning of the slot.</w:t>
      </w:r>
      <w:r w:rsidR="009E1B25">
        <w:rPr>
          <w:lang w:val="en-US"/>
        </w:rPr>
        <w:t xml:space="preserve"> </w:t>
      </w:r>
      <w:r w:rsidR="00CA6849">
        <w:rPr>
          <w:lang w:val="en-US"/>
        </w:rPr>
        <w:t xml:space="preserve">An </w:t>
      </w:r>
      <w:r w:rsidR="009E1B25">
        <w:rPr>
          <w:lang w:val="en-US"/>
        </w:rPr>
        <w:t xml:space="preserve">example of this concept is illustrated in </w:t>
      </w:r>
      <w:r w:rsidR="009E1B25">
        <w:rPr>
          <w:lang w:val="en-US"/>
        </w:rPr>
        <w:fldChar w:fldCharType="begin"/>
      </w:r>
      <w:r w:rsidR="009E1B25">
        <w:rPr>
          <w:lang w:val="en-US"/>
        </w:rPr>
        <w:instrText xml:space="preserve"> REF _Ref1039106 \h </w:instrText>
      </w:r>
      <w:r w:rsidR="009E1B25">
        <w:rPr>
          <w:lang w:val="en-US"/>
        </w:rPr>
      </w:r>
      <w:r w:rsidR="009E1B25">
        <w:rPr>
          <w:lang w:val="en-US"/>
        </w:rPr>
        <w:fldChar w:fldCharType="separate"/>
      </w:r>
      <w:r w:rsidR="009E1B25">
        <w:t xml:space="preserve">Figure </w:t>
      </w:r>
      <w:r w:rsidR="009E1B25">
        <w:rPr>
          <w:lang w:val="en-US"/>
        </w:rPr>
        <w:fldChar w:fldCharType="end"/>
      </w:r>
      <w:r w:rsidR="00227520">
        <w:rPr>
          <w:lang w:val="en-US"/>
        </w:rPr>
        <w:t>4</w:t>
      </w:r>
      <w:r w:rsidR="00CA6849">
        <w:rPr>
          <w:lang w:val="en-US"/>
        </w:rPr>
        <w:t>.</w:t>
      </w:r>
    </w:p>
    <w:p w14:paraId="6AD3C5EE" w14:textId="77777777" w:rsidR="009E1B25" w:rsidRDefault="009E1B25" w:rsidP="009E1B25">
      <w:pPr>
        <w:keepNext/>
        <w:jc w:val="center"/>
      </w:pPr>
      <w:r>
        <w:rPr>
          <w:noProof/>
          <w:lang w:val="en-US"/>
        </w:rPr>
        <w:lastRenderedPageBreak/>
        <w:drawing>
          <wp:inline distT="0" distB="0" distL="0" distR="0" wp14:anchorId="4186391C" wp14:editId="1A0C2C25">
            <wp:extent cx="6332220" cy="1649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649095"/>
                    </a:xfrm>
                    <a:prstGeom prst="rect">
                      <a:avLst/>
                    </a:prstGeom>
                  </pic:spPr>
                </pic:pic>
              </a:graphicData>
            </a:graphic>
          </wp:inline>
        </w:drawing>
      </w:r>
    </w:p>
    <w:p w14:paraId="595D2256" w14:textId="095A3DC9" w:rsidR="009E1B25" w:rsidRDefault="009E1B25" w:rsidP="009E1B25">
      <w:pPr>
        <w:pStyle w:val="Caption"/>
        <w:jc w:val="center"/>
      </w:pPr>
      <w:bookmarkStart w:id="2" w:name="_Ref1039106"/>
      <w:r>
        <w:t xml:space="preserve">Figure </w:t>
      </w:r>
      <w:bookmarkEnd w:id="2"/>
      <w:r w:rsidR="00227520">
        <w:t>4</w:t>
      </w:r>
      <w:r>
        <w:t>: Illustration of intra and inter symbol offsets for collision avoidance</w:t>
      </w:r>
      <w:r w:rsidR="001E7198">
        <w:t>.</w:t>
      </w:r>
    </w:p>
    <w:p w14:paraId="615F9048" w14:textId="77777777" w:rsidR="00790836" w:rsidRDefault="00790836" w:rsidP="009A0F06">
      <w:pPr>
        <w:rPr>
          <w:b/>
        </w:rPr>
      </w:pPr>
    </w:p>
    <w:p w14:paraId="565A8204" w14:textId="4C5E8419" w:rsidR="009A0F06" w:rsidRDefault="009A0F06" w:rsidP="004A1427">
      <w:pPr>
        <w:jc w:val="both"/>
      </w:pPr>
      <w:r w:rsidRPr="00734029">
        <w:rPr>
          <w:b/>
        </w:rPr>
        <w:t xml:space="preserve">Proposal </w:t>
      </w:r>
      <w:r w:rsidR="001050D1">
        <w:rPr>
          <w:b/>
        </w:rPr>
        <w:t>2</w:t>
      </w:r>
      <w:r w:rsidRPr="00734029">
        <w:rPr>
          <w:b/>
        </w:rPr>
        <w:t xml:space="preserve">: In order to mitigate collisions and blocking among devices, the FeLAA approach is reused in NR-U, with the exception that for 30 and 60 KHz SCS the </w:t>
      </w:r>
      <w:r w:rsidR="00790836">
        <w:rPr>
          <w:b/>
        </w:rPr>
        <w:t>F</w:t>
      </w:r>
      <w:r w:rsidRPr="00734029">
        <w:rPr>
          <w:b/>
        </w:rPr>
        <w:t>eLAA offsets</w:t>
      </w:r>
      <w:r w:rsidR="00352033" w:rsidRPr="00352033">
        <w:rPr>
          <w:b/>
        </w:rPr>
        <w:t xml:space="preserve"> </w:t>
      </w:r>
      <w:r w:rsidR="00352033" w:rsidRPr="004A1427">
        <w:rPr>
          <w:b/>
          <w:lang w:val="de-DE"/>
        </w:rPr>
        <w:t>will not extend beyond the length of 2 symbols</w:t>
      </w:r>
      <w:r>
        <w:t>.</w:t>
      </w:r>
    </w:p>
    <w:p w14:paraId="30296867" w14:textId="37008BB2" w:rsidR="0045778E" w:rsidRDefault="004E2EDF" w:rsidP="0045778E">
      <w:pPr>
        <w:jc w:val="both"/>
        <w:rPr>
          <w:noProof/>
        </w:rPr>
      </w:pPr>
      <w:r>
        <w:rPr>
          <w:noProof/>
        </w:rPr>
        <w:t>A gNB can also directly impact prioritization within its initiated COT. A configured grant PUSCH may be forbidden from transmission inside UL burst in a shared gNB-acquired COT</w:t>
      </w:r>
      <w:r w:rsidR="00E92357">
        <w:rPr>
          <w:noProof/>
        </w:rPr>
        <w:t xml:space="preserve"> by a certain indication</w:t>
      </w:r>
      <w:r>
        <w:rPr>
          <w:noProof/>
        </w:rPr>
        <w:t xml:space="preserve">. In FeLAA, there is one bit in C-PDCCH </w:t>
      </w:r>
      <w:r w:rsidR="00AA3476">
        <w:rPr>
          <w:noProof/>
        </w:rPr>
        <w:t>which indicates whether CG transmissions are permitted within the gNB-initated COT</w:t>
      </w:r>
      <w:r>
        <w:rPr>
          <w:noProof/>
        </w:rPr>
        <w:t>. We can also reuse the similar behavour in NR-U.</w:t>
      </w:r>
    </w:p>
    <w:p w14:paraId="3F96F47C" w14:textId="4800FAAB" w:rsidR="0045778E" w:rsidRDefault="0045778E" w:rsidP="0045778E">
      <w:pPr>
        <w:jc w:val="both"/>
        <w:rPr>
          <w:noProof/>
        </w:rPr>
      </w:pPr>
      <w:r>
        <w:rPr>
          <w:noProof/>
        </w:rPr>
        <w:t>In addition, prioritization can be also considere</w:t>
      </w:r>
      <w:r w:rsidR="000B119D">
        <w:rPr>
          <w:noProof/>
        </w:rPr>
        <w:t>d</w:t>
      </w:r>
      <w:r>
        <w:rPr>
          <w:noProof/>
        </w:rPr>
        <w:t xml:space="preserve"> </w:t>
      </w:r>
      <w:r w:rsidR="000B119D">
        <w:rPr>
          <w:noProof/>
        </w:rPr>
        <w:t xml:space="preserve">between </w:t>
      </w:r>
      <w:r w:rsidR="000B119D">
        <w:t xml:space="preserve">configured grant PUSCH and grant based PUSCH </w:t>
      </w:r>
      <w:r w:rsidR="00E92357">
        <w:t>from</w:t>
      </w:r>
      <w:r w:rsidR="00E92357">
        <w:rPr>
          <w:noProof/>
        </w:rPr>
        <w:t xml:space="preserve"> a</w:t>
      </w:r>
      <w:r w:rsidR="000B119D">
        <w:rPr>
          <w:noProof/>
        </w:rPr>
        <w:t xml:space="preserve"> single</w:t>
      </w:r>
      <w:r>
        <w:rPr>
          <w:noProof/>
        </w:rPr>
        <w:t xml:space="preserve"> UE. For example, </w:t>
      </w:r>
      <w:r w:rsidR="000B119D">
        <w:rPr>
          <w:noProof/>
        </w:rPr>
        <w:t xml:space="preserve">the </w:t>
      </w:r>
      <w:r>
        <w:rPr>
          <w:noProof/>
        </w:rPr>
        <w:t xml:space="preserve">UE </w:t>
      </w:r>
      <w:r w:rsidR="000B119D">
        <w:rPr>
          <w:noProof/>
        </w:rPr>
        <w:t xml:space="preserve">plans </w:t>
      </w:r>
      <w:r>
        <w:rPr>
          <w:noProof/>
        </w:rPr>
        <w:t xml:space="preserve">to transmit </w:t>
      </w:r>
      <w:r w:rsidR="000B119D">
        <w:rPr>
          <w:noProof/>
        </w:rPr>
        <w:t xml:space="preserve">a </w:t>
      </w:r>
      <w:r>
        <w:rPr>
          <w:noProof/>
        </w:rPr>
        <w:t>configured grant PUSCH in a slot indicate</w:t>
      </w:r>
      <w:r w:rsidR="000B119D">
        <w:rPr>
          <w:noProof/>
        </w:rPr>
        <w:t>d</w:t>
      </w:r>
      <w:r>
        <w:rPr>
          <w:noProof/>
        </w:rPr>
        <w:t xml:space="preserve"> as ‘1’ by the high layer bitmap for configured grant resource. In this case, if the UE received a DCI sched</w:t>
      </w:r>
      <w:r w:rsidR="00E92357">
        <w:rPr>
          <w:noProof/>
        </w:rPr>
        <w:t>u</w:t>
      </w:r>
      <w:r>
        <w:rPr>
          <w:noProof/>
        </w:rPr>
        <w:t>ling grant based PUSCH in the same slot, UE needs to withdraw the tnramission of configured grant PUSCH and follow the DCI for the transmission of grant based PUSCH.</w:t>
      </w:r>
    </w:p>
    <w:p w14:paraId="0BCDFDAF" w14:textId="60FE7FA8" w:rsidR="0045778E" w:rsidRPr="004A1427" w:rsidRDefault="0045778E" w:rsidP="0045778E">
      <w:pPr>
        <w:rPr>
          <w:b/>
        </w:rPr>
      </w:pPr>
      <w:r w:rsidRPr="004A1427">
        <w:rPr>
          <w:b/>
        </w:rPr>
        <w:t xml:space="preserve">Proposal </w:t>
      </w:r>
      <w:r w:rsidR="001050D1" w:rsidRPr="004A1427">
        <w:rPr>
          <w:b/>
        </w:rPr>
        <w:t>3</w:t>
      </w:r>
      <w:r w:rsidRPr="004A1427">
        <w:rPr>
          <w:b/>
        </w:rPr>
        <w:t xml:space="preserve">: It is supported to prioritize </w:t>
      </w:r>
      <w:r w:rsidRPr="00DA1A86">
        <w:rPr>
          <w:b/>
        </w:rPr>
        <w:t>GB PUSCH over CG PUSCH</w:t>
      </w:r>
      <w:r w:rsidRPr="004A1427">
        <w:rPr>
          <w:b/>
        </w:rPr>
        <w:t>, following aspects can be considered</w:t>
      </w:r>
    </w:p>
    <w:p w14:paraId="7889D406" w14:textId="77777777" w:rsidR="0045778E" w:rsidRPr="004A1427" w:rsidRDefault="0045778E" w:rsidP="0045778E">
      <w:pPr>
        <w:pStyle w:val="ListParagraph"/>
        <w:numPr>
          <w:ilvl w:val="0"/>
          <w:numId w:val="42"/>
        </w:numPr>
        <w:rPr>
          <w:rFonts w:ascii="Times New Roman" w:eastAsia="SimSun" w:hAnsi="Times New Roman"/>
          <w:b/>
          <w:sz w:val="20"/>
          <w:szCs w:val="20"/>
          <w:lang w:val="en-GB"/>
        </w:rPr>
      </w:pPr>
      <w:r w:rsidRPr="004A1427">
        <w:rPr>
          <w:rFonts w:ascii="Times New Roman" w:eastAsia="SimSun" w:hAnsi="Times New Roman"/>
          <w:b/>
          <w:sz w:val="20"/>
          <w:szCs w:val="20"/>
          <w:lang w:val="en-GB"/>
        </w:rPr>
        <w:t>Rely on starting position of a PUSCH;</w:t>
      </w:r>
    </w:p>
    <w:p w14:paraId="5A97E5E3" w14:textId="77777777" w:rsidR="0045778E" w:rsidRPr="004A1427" w:rsidRDefault="0045778E" w:rsidP="0045778E">
      <w:pPr>
        <w:pStyle w:val="ListParagraph"/>
        <w:numPr>
          <w:ilvl w:val="0"/>
          <w:numId w:val="42"/>
        </w:numPr>
        <w:rPr>
          <w:rFonts w:ascii="Times New Roman" w:eastAsia="SimSun" w:hAnsi="Times New Roman"/>
          <w:b/>
          <w:sz w:val="20"/>
          <w:szCs w:val="20"/>
          <w:lang w:val="en-GB"/>
        </w:rPr>
      </w:pPr>
      <w:r w:rsidRPr="004A1427">
        <w:rPr>
          <w:rFonts w:ascii="Times New Roman" w:eastAsia="SimSun" w:hAnsi="Times New Roman"/>
          <w:b/>
          <w:sz w:val="20"/>
          <w:szCs w:val="20"/>
          <w:lang w:val="en-GB"/>
        </w:rPr>
        <w:t xml:space="preserve">DCI to indicate whether CG PUSCH is allowed in shared UL burst inside a gNB COT; </w:t>
      </w:r>
    </w:p>
    <w:p w14:paraId="105B0B1C" w14:textId="507F7C61" w:rsidR="0045778E" w:rsidRPr="004A1427" w:rsidRDefault="0045778E" w:rsidP="0045778E">
      <w:pPr>
        <w:pStyle w:val="ListParagraph"/>
        <w:numPr>
          <w:ilvl w:val="0"/>
          <w:numId w:val="42"/>
        </w:numPr>
        <w:rPr>
          <w:rFonts w:ascii="Times New Roman" w:eastAsia="SimSun" w:hAnsi="Times New Roman"/>
          <w:b/>
          <w:sz w:val="20"/>
          <w:szCs w:val="20"/>
          <w:lang w:val="en-GB"/>
        </w:rPr>
      </w:pPr>
      <w:r w:rsidRPr="004A1427">
        <w:rPr>
          <w:rFonts w:ascii="Times New Roman" w:eastAsia="SimSun" w:hAnsi="Times New Roman"/>
          <w:b/>
          <w:sz w:val="20"/>
          <w:szCs w:val="20"/>
          <w:lang w:val="en-GB"/>
        </w:rPr>
        <w:t xml:space="preserve">From </w:t>
      </w:r>
      <w:r w:rsidR="00D62692" w:rsidRPr="004A1427">
        <w:rPr>
          <w:rFonts w:ascii="Times New Roman" w:eastAsia="SimSun" w:hAnsi="Times New Roman"/>
          <w:b/>
          <w:sz w:val="20"/>
          <w:szCs w:val="20"/>
          <w:lang w:val="en-GB"/>
        </w:rPr>
        <w:t xml:space="preserve">a </w:t>
      </w:r>
      <w:r w:rsidRPr="004A1427">
        <w:rPr>
          <w:rFonts w:ascii="Times New Roman" w:eastAsia="SimSun" w:hAnsi="Times New Roman"/>
          <w:b/>
          <w:sz w:val="20"/>
          <w:szCs w:val="20"/>
          <w:lang w:val="en-GB"/>
        </w:rPr>
        <w:t xml:space="preserve">single UE point of view, if GB PUSCH is scheduled in a slot, CG PUSCH is withdrawn in the same slot. </w:t>
      </w:r>
    </w:p>
    <w:p w14:paraId="24F64772" w14:textId="77777777" w:rsidR="0045778E" w:rsidRDefault="0045778E" w:rsidP="00DA1A86">
      <w:pPr>
        <w:ind w:firstLine="288"/>
        <w:jc w:val="both"/>
      </w:pPr>
    </w:p>
    <w:p w14:paraId="0C06C0B0" w14:textId="6D203785" w:rsidR="000E167D" w:rsidRDefault="000E167D" w:rsidP="000E167D">
      <w:pPr>
        <w:pStyle w:val="Heading2"/>
        <w:rPr>
          <w:b/>
          <w:sz w:val="24"/>
          <w:szCs w:val="24"/>
        </w:rPr>
      </w:pPr>
      <w:r>
        <w:rPr>
          <w:b/>
          <w:sz w:val="24"/>
          <w:szCs w:val="24"/>
        </w:rPr>
        <w:t>2.</w:t>
      </w:r>
      <w:r w:rsidR="001050D1">
        <w:rPr>
          <w:b/>
          <w:sz w:val="24"/>
          <w:szCs w:val="24"/>
        </w:rPr>
        <w:t>3</w:t>
      </w:r>
      <w:r w:rsidR="001050D1" w:rsidRPr="00D609FD">
        <w:rPr>
          <w:b/>
          <w:sz w:val="24"/>
          <w:szCs w:val="24"/>
        </w:rPr>
        <w:t xml:space="preserve"> </w:t>
      </w:r>
      <w:r w:rsidR="00045754">
        <w:rPr>
          <w:b/>
          <w:sz w:val="24"/>
          <w:szCs w:val="24"/>
        </w:rPr>
        <w:t>CG-</w:t>
      </w:r>
      <w:r>
        <w:rPr>
          <w:b/>
          <w:sz w:val="24"/>
          <w:szCs w:val="24"/>
        </w:rPr>
        <w:t xml:space="preserve">UCI </w:t>
      </w:r>
      <w:r w:rsidR="00DF131F">
        <w:rPr>
          <w:b/>
          <w:sz w:val="24"/>
          <w:szCs w:val="24"/>
        </w:rPr>
        <w:t xml:space="preserve">Mapping, Multiplexing, and </w:t>
      </w:r>
      <w:r>
        <w:rPr>
          <w:b/>
          <w:sz w:val="24"/>
          <w:szCs w:val="24"/>
        </w:rPr>
        <w:t>Format</w:t>
      </w:r>
      <w:r w:rsidR="0045778E">
        <w:rPr>
          <w:b/>
          <w:sz w:val="24"/>
          <w:szCs w:val="24"/>
        </w:rPr>
        <w:t xml:space="preserve"> </w:t>
      </w:r>
    </w:p>
    <w:p w14:paraId="62BF6D80" w14:textId="4F7B9CD0" w:rsidR="000C4947" w:rsidRDefault="000C4947" w:rsidP="000C4947">
      <w:pPr>
        <w:spacing w:after="0"/>
        <w:jc w:val="both"/>
      </w:pPr>
      <w:r>
        <w:t>During the RAN#1 98 meeting [7], the following agreement and working assumption were made:</w:t>
      </w:r>
    </w:p>
    <w:p w14:paraId="31988FB6" w14:textId="77777777" w:rsidR="000C4947" w:rsidRDefault="000C4947" w:rsidP="000C4947">
      <w:pPr>
        <w:spacing w:after="0"/>
        <w:jc w:val="both"/>
      </w:pPr>
    </w:p>
    <w:p w14:paraId="112B6CEE" w14:textId="77777777" w:rsidR="000C4947" w:rsidRPr="00E104D7" w:rsidRDefault="000C4947" w:rsidP="00E104D7">
      <w:pPr>
        <w:pStyle w:val="ListParagraph"/>
        <w:widowControl w:val="0"/>
        <w:numPr>
          <w:ilvl w:val="0"/>
          <w:numId w:val="77"/>
        </w:numPr>
        <w:autoSpaceDE w:val="0"/>
        <w:autoSpaceDN w:val="0"/>
        <w:adjustRightInd w:val="0"/>
        <w:snapToGrid w:val="0"/>
        <w:contextualSpacing/>
        <w:rPr>
          <w:rFonts w:ascii="Times New Roman" w:eastAsia="SimSun" w:hAnsi="Times New Roman"/>
          <w:i/>
          <w:sz w:val="20"/>
          <w:szCs w:val="20"/>
          <w:lang w:val="en-GB"/>
        </w:rPr>
      </w:pPr>
      <w:r w:rsidRPr="00E104D7">
        <w:rPr>
          <w:rFonts w:ascii="Times New Roman" w:eastAsia="SimSun" w:hAnsi="Times New Roman"/>
          <w:i/>
          <w:sz w:val="20"/>
          <w:szCs w:val="20"/>
          <w:lang w:val="en-GB"/>
        </w:rPr>
        <w:t>The number of separately encoded UCIs multiplexed in a PUSCH transmitted using a configured grant is not changed from Rel-15 (maximum of 3).</w:t>
      </w:r>
    </w:p>
    <w:p w14:paraId="4783FC70" w14:textId="2D78271C" w:rsidR="000C4947" w:rsidRPr="000C4947" w:rsidRDefault="000C4947" w:rsidP="00E104D7">
      <w:pPr>
        <w:pStyle w:val="ListParagraph"/>
        <w:numPr>
          <w:ilvl w:val="0"/>
          <w:numId w:val="77"/>
        </w:numPr>
        <w:jc w:val="both"/>
        <w:rPr>
          <w:i/>
        </w:rPr>
      </w:pPr>
      <w:r w:rsidRPr="00E104D7">
        <w:rPr>
          <w:rFonts w:ascii="Times New Roman" w:eastAsia="SimSun" w:hAnsi="Times New Roman"/>
          <w:i/>
          <w:sz w:val="20"/>
          <w:szCs w:val="20"/>
          <w:lang w:val="en-GB"/>
        </w:rPr>
        <w:t>CG-UCI is included in every CG-PUSCH transmission.</w:t>
      </w:r>
    </w:p>
    <w:p w14:paraId="23E583CE" w14:textId="77777777" w:rsidR="000C4947" w:rsidRPr="00E104D7" w:rsidRDefault="000C4947" w:rsidP="00E104D7">
      <w:pPr>
        <w:pStyle w:val="ListParagraph"/>
        <w:jc w:val="both"/>
        <w:rPr>
          <w:i/>
        </w:rPr>
      </w:pPr>
    </w:p>
    <w:p w14:paraId="7EE8C1C6" w14:textId="61315A72" w:rsidR="004C257D" w:rsidRDefault="00966CC9" w:rsidP="004A1427">
      <w:pPr>
        <w:jc w:val="both"/>
      </w:pPr>
      <w:r>
        <w:t xml:space="preserve">Since the time-domain resources allocated for CG-PUSCH transmission may be configured by the gNB to </w:t>
      </w:r>
      <w:r w:rsidR="00C85D7B">
        <w:t xml:space="preserve">contend </w:t>
      </w:r>
      <w:r w:rsidR="00CC138D">
        <w:t xml:space="preserve">for </w:t>
      </w:r>
      <w:r w:rsidR="00C85D7B">
        <w:t>the channel</w:t>
      </w:r>
      <w:r w:rsidR="00B77C04">
        <w:t>,</w:t>
      </w:r>
      <w:r w:rsidR="005109FC">
        <w:t xml:space="preserve"> and may be allocated so that multiple CG-PUSCH transmissions occur consecutively,</w:t>
      </w:r>
      <w:r w:rsidR="00C85D7B">
        <w:t xml:space="preserve"> </w:t>
      </w:r>
      <w:r>
        <w:t>overlap</w:t>
      </w:r>
      <w:r w:rsidR="005109FC">
        <w:t>ping</w:t>
      </w:r>
      <w:r>
        <w:t xml:space="preserve"> with GB transmissions</w:t>
      </w:r>
      <w:r w:rsidR="005109FC">
        <w:t xml:space="preserve"> may occur. In particular, one or more consecutive </w:t>
      </w:r>
      <w:r>
        <w:t>CG-PUSCH</w:t>
      </w:r>
      <w:r w:rsidR="005109FC">
        <w:t>s</w:t>
      </w:r>
      <w:r>
        <w:t xml:space="preserve"> may actually overlap with a PUCCH within a PUCCH group.</w:t>
      </w:r>
      <w:r w:rsidR="005109FC">
        <w:t xml:space="preserve"> </w:t>
      </w:r>
      <w:r>
        <w:t xml:space="preserve"> In this case, it is important to define some multiplexing </w:t>
      </w:r>
      <w:r w:rsidR="00393B31">
        <w:t xml:space="preserve">or dropping </w:t>
      </w:r>
      <w:r>
        <w:t>rules</w:t>
      </w:r>
      <w:r w:rsidR="00DF131F">
        <w:t xml:space="preserve"> to accommodate for this scenario</w:t>
      </w:r>
      <w:r w:rsidR="00535CC6">
        <w:t xml:space="preserve"> considering the</w:t>
      </w:r>
      <w:r w:rsidR="004C257D">
        <w:t xml:space="preserve"> agreement</w:t>
      </w:r>
      <w:r w:rsidR="000C4947">
        <w:t xml:space="preserve"> listed above</w:t>
      </w:r>
      <w:r w:rsidR="004C257D">
        <w:t xml:space="preserve">, according to </w:t>
      </w:r>
      <w:r w:rsidR="00B77C04">
        <w:t>which</w:t>
      </w:r>
      <w:r w:rsidR="004C257D">
        <w:t xml:space="preserve"> </w:t>
      </w:r>
      <w:r w:rsidR="00B77C04">
        <w:t xml:space="preserve">the </w:t>
      </w:r>
      <w:r w:rsidR="004C257D">
        <w:t xml:space="preserve">maximum </w:t>
      </w:r>
      <w:r w:rsidR="00B77C04">
        <w:t xml:space="preserve">number of separately encoded </w:t>
      </w:r>
      <w:r w:rsidR="004C257D">
        <w:t xml:space="preserve">UCIs </w:t>
      </w:r>
      <w:r w:rsidR="00B77C04">
        <w:t xml:space="preserve">within a </w:t>
      </w:r>
      <w:r w:rsidR="005109FC">
        <w:t>CG-</w:t>
      </w:r>
      <w:r w:rsidR="00B77C04">
        <w:t>PUSCH transmission is the same as Rel-15, and set to 3</w:t>
      </w:r>
      <w:r w:rsidR="004C257D">
        <w:t>.</w:t>
      </w:r>
    </w:p>
    <w:p w14:paraId="0039B8E3" w14:textId="1E16FB24" w:rsidR="00835D62" w:rsidRDefault="00C85D7B" w:rsidP="004A1427">
      <w:pPr>
        <w:jc w:val="both"/>
      </w:pPr>
      <w:r>
        <w:t>In case</w:t>
      </w:r>
      <w:r w:rsidR="00B77C04">
        <w:t xml:space="preserve"> a CG-PUSCH overlaps with a PUCCH within a PUCCH group</w:t>
      </w:r>
      <w:r>
        <w:t xml:space="preserve">, </w:t>
      </w:r>
      <w:r w:rsidR="00393B31">
        <w:t xml:space="preserve">the gNB </w:t>
      </w:r>
      <w:r w:rsidR="00D46DC8">
        <w:t xml:space="preserve">may have </w:t>
      </w:r>
      <w:r>
        <w:t xml:space="preserve">scheduled the transmission of the </w:t>
      </w:r>
      <w:r w:rsidR="00393B31">
        <w:t>HARQ-ACK and</w:t>
      </w:r>
      <w:r w:rsidR="00D46DC8">
        <w:t>/or</w:t>
      </w:r>
      <w:r w:rsidR="00393B31">
        <w:t xml:space="preserve"> CSI information</w:t>
      </w:r>
      <w:r w:rsidR="00D46DC8">
        <w:t>.</w:t>
      </w:r>
      <w:r w:rsidR="00B77C04">
        <w:t xml:space="preserve"> </w:t>
      </w:r>
      <w:r w:rsidR="00D46DC8">
        <w:t xml:space="preserve">Since </w:t>
      </w:r>
      <w:r>
        <w:t>in order to decode a CG-PUSCH, the CG-UCI is of paramount importance</w:t>
      </w:r>
      <w:r w:rsidR="005920E9">
        <w:t xml:space="preserve">, </w:t>
      </w:r>
      <w:r>
        <w:t>if a CG-PUSCH overlaps with a PUCCH, t</w:t>
      </w:r>
      <w:r w:rsidR="00393B31">
        <w:t xml:space="preserve">he CG-UCI </w:t>
      </w:r>
      <w:r>
        <w:t xml:space="preserve">must </w:t>
      </w:r>
      <w:r w:rsidR="00393B31">
        <w:t>be</w:t>
      </w:r>
      <w:r w:rsidR="005920E9">
        <w:t xml:space="preserve"> always carried</w:t>
      </w:r>
      <w:r w:rsidR="00D46DC8">
        <w:t xml:space="preserve">. </w:t>
      </w:r>
      <w:r w:rsidR="00835D62">
        <w:t>The CG-UCI format is in fact used by the UEs for configured grant operation in NR-U, and it conveys critical information for the gNB to decode the PUSCH transmissions.</w:t>
      </w:r>
    </w:p>
    <w:p w14:paraId="6F1A3946" w14:textId="0C66DA32" w:rsidR="0022477D" w:rsidRDefault="00D46DC8" w:rsidP="004A1427">
      <w:pPr>
        <w:jc w:val="both"/>
      </w:pPr>
      <w:r>
        <w:t>In case the gNB schedules both HARQ-ACK and CSI information within the PUCCH that overlaps with the CG-PUSCH transmission, in order to guarantee that a maximum of 3 UCIs are separately encoded, CSI part 2</w:t>
      </w:r>
      <w:r w:rsidR="0022477D">
        <w:t>,</w:t>
      </w:r>
      <w:r>
        <w:t xml:space="preserve"> if scheduled</w:t>
      </w:r>
      <w:r w:rsidR="0022477D">
        <w:t>,</w:t>
      </w:r>
      <w:r>
        <w:t xml:space="preserve"> is dropped. </w:t>
      </w:r>
      <w:r w:rsidR="0022477D">
        <w:lastRenderedPageBreak/>
        <w:t xml:space="preserve">On the other hand, in case </w:t>
      </w:r>
      <w:r>
        <w:t>the gNB</w:t>
      </w:r>
      <w:r w:rsidRPr="00D46DC8">
        <w:t xml:space="preserve"> </w:t>
      </w:r>
      <w:r>
        <w:t>schedules only CSI information within the PUCCH that overlaps with the CG-PUSCH transmission, CG-UCI may be multiplexed with both CSI part 1 and part 2.</w:t>
      </w:r>
      <w:r w:rsidR="0022477D">
        <w:t xml:space="preserve"> Regardless of the information scheduled by the gNB within the overlapping PUCCH,</w:t>
      </w:r>
      <w:r>
        <w:t xml:space="preserve"> </w:t>
      </w:r>
      <w:r w:rsidR="00393B31">
        <w:t xml:space="preserve">the CG-UCI </w:t>
      </w:r>
      <w:r w:rsidR="00C85D7B">
        <w:t>can be</w:t>
      </w:r>
      <w:r w:rsidR="00393B31">
        <w:t xml:space="preserve"> mapped before any other existing UCIs, and the data </w:t>
      </w:r>
      <w:r w:rsidR="00C85D7B">
        <w:t>can be</w:t>
      </w:r>
      <w:r w:rsidR="00393B31">
        <w:t xml:space="preserve"> rate matched on the remaining resources</w:t>
      </w:r>
      <w:r w:rsidR="0022477D">
        <w:t xml:space="preserve"> after the scheduled UCIs are multiplexed following the aforementioned rules</w:t>
      </w:r>
      <w:r w:rsidR="00393B31">
        <w:t>.</w:t>
      </w:r>
      <w:r w:rsidR="005920E9">
        <w:t xml:space="preserve"> </w:t>
      </w:r>
    </w:p>
    <w:p w14:paraId="6E858FBE" w14:textId="01F7F795" w:rsidR="005109FC" w:rsidRDefault="005920E9" w:rsidP="004A1427">
      <w:pPr>
        <w:jc w:val="both"/>
      </w:pPr>
      <w:r>
        <w:t xml:space="preserve"> However, it may happen that the CG-PUSCH resources may not be sufficient </w:t>
      </w:r>
      <w:r w:rsidR="00296417">
        <w:t xml:space="preserve">to allow </w:t>
      </w:r>
      <w:r>
        <w:t xml:space="preserve">the approach </w:t>
      </w:r>
      <w:r w:rsidR="00296417">
        <w:t xml:space="preserve">described </w:t>
      </w:r>
      <w:r>
        <w:t xml:space="preserve">above. </w:t>
      </w:r>
      <w:r w:rsidR="00DA609F">
        <w:t>Then either CG-UCI or the legacy UCIs carried within the PUCCH may be dropped</w:t>
      </w:r>
      <w:r w:rsidR="00296417">
        <w:t xml:space="preserve">. In this case, one possibility </w:t>
      </w:r>
      <w:r w:rsidR="00DA609F">
        <w:t xml:space="preserve">may be </w:t>
      </w:r>
      <w:r w:rsidR="00296417">
        <w:t xml:space="preserve">to enforce dropping based on </w:t>
      </w:r>
      <w:r w:rsidR="00DA609F">
        <w:t>a predefined list which indicates their priority</w:t>
      </w:r>
      <w:r w:rsidR="00296417">
        <w:t>, and their encoding order</w:t>
      </w:r>
      <w:r w:rsidR="00DA609F">
        <w:t xml:space="preserve"> compared to others UCIs</w:t>
      </w:r>
      <w:r w:rsidR="00296417">
        <w:t>.</w:t>
      </w:r>
      <w:r w:rsidR="00DA609F">
        <w:t xml:space="preserve"> Given the importance of the CG-UCI, this information must be always carried, and can be the first to be encoded within a CG-PUSCH transmission. Among the remaining information, </w:t>
      </w:r>
      <w:r w:rsidR="00296417">
        <w:t xml:space="preserve">priority may be given to the HARQ-ACK, and then </w:t>
      </w:r>
      <w:r w:rsidR="0022477D">
        <w:t xml:space="preserve">data </w:t>
      </w:r>
      <w:r w:rsidR="00296417">
        <w:t xml:space="preserve">and finally </w:t>
      </w:r>
      <w:r w:rsidR="0022477D">
        <w:t>CSI part 1/2</w:t>
      </w:r>
      <w:r w:rsidR="00296417">
        <w:t xml:space="preserve">, given the respective criticality of this information. Therefore, priority </w:t>
      </w:r>
      <w:r w:rsidR="00DA609F">
        <w:t>order may be as follows: CG-UCI-&gt; HARQ-ACK -&gt; data</w:t>
      </w:r>
      <w:r w:rsidR="0022477D">
        <w:t xml:space="preserve"> -&gt;</w:t>
      </w:r>
      <w:r w:rsidR="0022477D" w:rsidRPr="0022477D">
        <w:t xml:space="preserve"> </w:t>
      </w:r>
      <w:r w:rsidR="0022477D">
        <w:t>CSI part 1 -&gt; CSI part 2</w:t>
      </w:r>
      <w:r w:rsidR="00AF4FBF">
        <w:t>, where the former has higher priority</w:t>
      </w:r>
      <w:r w:rsidR="00DA609F">
        <w:t xml:space="preserve">. </w:t>
      </w:r>
      <w:r w:rsidR="005109FC">
        <w:t xml:space="preserve">Finally, </w:t>
      </w:r>
      <w:r w:rsidR="00495E34">
        <w:t>in</w:t>
      </w:r>
      <w:r w:rsidR="005109FC">
        <w:t xml:space="preserve"> the case, multiple CG-PUSCH transmissions overlap with a PUCCH within a PUCCH group, similar approach as in Rel-15 can be used, and the existing UCIs are multiplexed according with the rules described above within the first PUSCH that satisfies the HARQ-ACK timeline requirements. </w:t>
      </w:r>
    </w:p>
    <w:p w14:paraId="2BF1D856" w14:textId="1542E9B4" w:rsidR="0022477D" w:rsidRPr="0022477D" w:rsidRDefault="0022477D" w:rsidP="00E104D7">
      <w:pPr>
        <w:spacing w:after="120"/>
        <w:jc w:val="both"/>
        <w:rPr>
          <w:b/>
        </w:rPr>
      </w:pPr>
      <w:r w:rsidRPr="0022477D">
        <w:rPr>
          <w:b/>
        </w:rPr>
        <w:t xml:space="preserve">Proposal </w:t>
      </w:r>
      <w:r>
        <w:rPr>
          <w:b/>
        </w:rPr>
        <w:t>4</w:t>
      </w:r>
      <w:r w:rsidRPr="0022477D">
        <w:rPr>
          <w:b/>
        </w:rPr>
        <w:t xml:space="preserve">: When a PUCCH overlaps with CG-PUSCH(s) within a PUCCH group, the existing UCIs are multiplexed together with the CG-UCI on first PUSCH transmission where the HARQ-ACK timeline requirements are met </w:t>
      </w:r>
      <w:r w:rsidR="005109FC">
        <w:rPr>
          <w:b/>
        </w:rPr>
        <w:t xml:space="preserve">according with the </w:t>
      </w:r>
      <w:r w:rsidRPr="0022477D">
        <w:rPr>
          <w:b/>
        </w:rPr>
        <w:t>following rules:</w:t>
      </w:r>
    </w:p>
    <w:p w14:paraId="780532FB" w14:textId="77777777" w:rsidR="0022477D" w:rsidRPr="0022477D" w:rsidRDefault="0022477D" w:rsidP="00E104D7">
      <w:pPr>
        <w:spacing w:after="0"/>
        <w:ind w:left="288"/>
        <w:jc w:val="both"/>
        <w:rPr>
          <w:b/>
        </w:rPr>
      </w:pPr>
      <w:r w:rsidRPr="0022477D">
        <w:rPr>
          <w:b/>
        </w:rPr>
        <w:t>1. If HARQ-ACK is transmitted, HARQ-ACK and CSI part 1 are mapped after the CG-PUSCH, and CSI part 2 is dropped;</w:t>
      </w:r>
    </w:p>
    <w:p w14:paraId="7A81BBEB" w14:textId="26B7C6F1" w:rsidR="0022477D" w:rsidRPr="0022477D" w:rsidRDefault="0022477D" w:rsidP="00E104D7">
      <w:pPr>
        <w:spacing w:after="0"/>
        <w:ind w:left="288"/>
        <w:jc w:val="both"/>
        <w:rPr>
          <w:b/>
        </w:rPr>
      </w:pPr>
      <w:r w:rsidRPr="0022477D">
        <w:rPr>
          <w:b/>
        </w:rPr>
        <w:t>2. If HARQ-ACK is not tran</w:t>
      </w:r>
      <w:r>
        <w:rPr>
          <w:b/>
        </w:rPr>
        <w:t>smitted, CSI part 1 and part 2 may be</w:t>
      </w:r>
      <w:r w:rsidRPr="0022477D">
        <w:rPr>
          <w:b/>
        </w:rPr>
        <w:t xml:space="preserve"> mapped after the CG-PUSCH</w:t>
      </w:r>
    </w:p>
    <w:p w14:paraId="397519D2" w14:textId="5E132692" w:rsidR="0022477D" w:rsidRDefault="0022477D" w:rsidP="00E104D7">
      <w:pPr>
        <w:spacing w:after="0"/>
        <w:ind w:left="288"/>
        <w:jc w:val="both"/>
        <w:rPr>
          <w:b/>
        </w:rPr>
      </w:pPr>
      <w:r w:rsidRPr="0022477D">
        <w:rPr>
          <w:b/>
        </w:rPr>
        <w:t>3. In case not enough resources are available, some predefined dropping rules must be enforced.</w:t>
      </w:r>
    </w:p>
    <w:p w14:paraId="253CBB9C" w14:textId="77777777" w:rsidR="00BD2C74" w:rsidRDefault="00BD2C74" w:rsidP="00214252">
      <w:pPr>
        <w:jc w:val="both"/>
      </w:pPr>
    </w:p>
    <w:p w14:paraId="6D099026" w14:textId="5274D772" w:rsidR="000C4947" w:rsidRPr="00E104D7" w:rsidRDefault="000C4947" w:rsidP="00214252">
      <w:pPr>
        <w:jc w:val="both"/>
      </w:pPr>
      <w:r>
        <w:t xml:space="preserve">When </w:t>
      </w:r>
      <w:r w:rsidR="004B531B">
        <w:t>a CG-PUSCH overlaps with a PUCCH and t</w:t>
      </w:r>
      <w:r>
        <w:t xml:space="preserve">he existing UCIs are multiplexed with the CG-UCI within a CG-PUSCH transmission, </w:t>
      </w:r>
      <w:r w:rsidR="004B531B">
        <w:t xml:space="preserve">the specific </w:t>
      </w:r>
      <w:r w:rsidR="00BD2C74">
        <w:t xml:space="preserve">existing </w:t>
      </w:r>
      <w:r w:rsidR="004B531B">
        <w:t xml:space="preserve">UCIs multiplexed </w:t>
      </w:r>
      <w:r w:rsidR="00AF4FBF">
        <w:t xml:space="preserve">in CG-PUSCH </w:t>
      </w:r>
      <w:r w:rsidR="004B531B">
        <w:t>and their payload</w:t>
      </w:r>
      <w:r w:rsidR="00AF4FBF">
        <w:t xml:space="preserve"> size</w:t>
      </w:r>
      <w:r w:rsidR="007E53C9">
        <w:t>s</w:t>
      </w:r>
      <w:r w:rsidR="004B531B">
        <w:t xml:space="preserve"> </w:t>
      </w:r>
      <w:r w:rsidR="006449AE">
        <w:t>are</w:t>
      </w:r>
      <w:r w:rsidR="004B531B">
        <w:t xml:space="preserve"> known by the gNB. If HARQ-ACK UCI is piggy-backed in the CG-PUSCH, </w:t>
      </w:r>
      <w:r w:rsidR="008235DA">
        <w:t>the</w:t>
      </w:r>
      <w:r w:rsidR="004B531B">
        <w:t xml:space="preserve"> payload </w:t>
      </w:r>
      <w:r w:rsidR="00E673AE">
        <w:t xml:space="preserve">of HARQ-ACK UCI </w:t>
      </w:r>
      <w:r w:rsidR="004B531B">
        <w:t>may depend on the scheduled PDSCH</w:t>
      </w:r>
      <w:r w:rsidR="00BD2C74">
        <w:t>s</w:t>
      </w:r>
      <w:r w:rsidR="00E673AE">
        <w:t xml:space="preserve"> especially for the case that dynamic HARQ-ACK codebook is configured. HARQ-ACK codebook information is </w:t>
      </w:r>
      <w:r w:rsidR="00BD2C74">
        <w:t xml:space="preserve">indicated and made known to the UE through </w:t>
      </w:r>
      <w:r w:rsidR="004B531B">
        <w:t xml:space="preserve">the </w:t>
      </w:r>
      <w:r w:rsidR="00BD2C74">
        <w:t xml:space="preserve">related scheduling </w:t>
      </w:r>
      <w:r w:rsidR="004B531B">
        <w:t>DCI</w:t>
      </w:r>
      <w:r w:rsidR="00E673AE">
        <w:t>(s)</w:t>
      </w:r>
      <w:r w:rsidR="004B531B">
        <w:t xml:space="preserve">. In case the UE may </w:t>
      </w:r>
      <w:r w:rsidR="00723A41">
        <w:t>fail</w:t>
      </w:r>
      <w:r w:rsidR="004B531B">
        <w:t xml:space="preserve"> to decode this </w:t>
      </w:r>
      <w:r w:rsidR="00BD2C74">
        <w:t>DCI</w:t>
      </w:r>
      <w:r w:rsidR="00E673AE">
        <w:t>, especially for last DCI of the same HARQ-ACK group</w:t>
      </w:r>
      <w:r w:rsidR="00BD2C74">
        <w:t>, an</w:t>
      </w:r>
      <w:r w:rsidR="004B531B">
        <w:t xml:space="preserve"> ambiguity may occur between the gNB and the UE</w:t>
      </w:r>
      <w:r w:rsidR="00BD2C74">
        <w:t>: this is due to the fact that the payload of the HARQ-ACK UCI multiplexed by the UE within the CG PUSCH may not be consistent with what the gNB would expect</w:t>
      </w:r>
      <w:r w:rsidR="00723A41">
        <w:t>,</w:t>
      </w:r>
      <w:r w:rsidR="004B531B">
        <w:t xml:space="preserve"> </w:t>
      </w:r>
      <w:r w:rsidR="00723A41">
        <w:t>which will lead</w:t>
      </w:r>
      <w:r w:rsidR="004B531B">
        <w:t xml:space="preserve"> to the gNB being unable to decode the </w:t>
      </w:r>
      <w:r w:rsidR="00BD2C74">
        <w:t xml:space="preserve">whole </w:t>
      </w:r>
      <w:r w:rsidR="004B531B">
        <w:t xml:space="preserve">PUSCH transmission where the HARQ-ACK UCI </w:t>
      </w:r>
      <w:r w:rsidR="00BD2C74">
        <w:t xml:space="preserve">has been </w:t>
      </w:r>
      <w:r w:rsidR="004B531B">
        <w:t>encoded. In order to eliminate this ambiguity,</w:t>
      </w:r>
      <w:r w:rsidR="00E673AE">
        <w:t xml:space="preserve"> the information of HARQ-ACK codebook size needs to be</w:t>
      </w:r>
      <w:r w:rsidR="004B531B">
        <w:t xml:space="preserve"> indicate</w:t>
      </w:r>
      <w:r w:rsidR="00E673AE">
        <w:t>d</w:t>
      </w:r>
      <w:r w:rsidR="004B531B">
        <w:t xml:space="preserve"> explicitly</w:t>
      </w:r>
      <w:r w:rsidR="00E673AE">
        <w:t xml:space="preserve"> before decoding HARQ-ACK UCI. T</w:t>
      </w:r>
      <w:r w:rsidR="004B531B">
        <w:t xml:space="preserve">he CG-UCI </w:t>
      </w:r>
      <w:r w:rsidR="00E673AE">
        <w:t xml:space="preserve">would be the best field to indicate </w:t>
      </w:r>
      <w:r w:rsidR="004B531B">
        <w:t>the HARQ-ACK payload size.</w:t>
      </w:r>
    </w:p>
    <w:p w14:paraId="76243C60" w14:textId="53D28A77" w:rsidR="000C4947" w:rsidRDefault="000C4947" w:rsidP="00214252">
      <w:pPr>
        <w:jc w:val="both"/>
        <w:rPr>
          <w:b/>
        </w:rPr>
      </w:pPr>
      <w:r w:rsidRPr="000C4947">
        <w:rPr>
          <w:b/>
        </w:rPr>
        <w:t xml:space="preserve">Proposal </w:t>
      </w:r>
      <w:r>
        <w:rPr>
          <w:b/>
        </w:rPr>
        <w:t>5</w:t>
      </w:r>
      <w:r w:rsidRPr="000C4947">
        <w:rPr>
          <w:b/>
        </w:rPr>
        <w:t>: In order to eliminate the ambiguity between UE and gNB in terms of transmitted HARQ-ACK payload, the CG-UCI includes indication of the HARQ-ACK payload size.</w:t>
      </w:r>
    </w:p>
    <w:p w14:paraId="78CC66B0" w14:textId="30576EA7" w:rsidR="004C257D" w:rsidRDefault="004C257D" w:rsidP="004C257D">
      <w:pPr>
        <w:jc w:val="both"/>
        <w:rPr>
          <w:rFonts w:cs="Times"/>
          <w:lang w:eastAsia="x-none"/>
        </w:rPr>
      </w:pPr>
      <w:r>
        <w:t xml:space="preserve">During the previous RAN1 </w:t>
      </w:r>
      <w:r>
        <w:rPr>
          <w:kern w:val="2"/>
          <w:lang w:val="en-US" w:eastAsia="ko-KR"/>
        </w:rPr>
        <w:t xml:space="preserve">#AH 1901 </w:t>
      </w:r>
      <w:r>
        <w:t xml:space="preserve">meeting, it was agreed that the CG-UCI includes at least the HARQ process ID, </w:t>
      </w:r>
      <w:r>
        <w:rPr>
          <w:rFonts w:cs="Times"/>
          <w:lang w:eastAsia="x-none"/>
        </w:rPr>
        <w:t>NDI, RV, and COT sharing information. During the same meeting, it was left for future study on whether the UE-ID should be provided explicitly in the CG-UCI or not. In this matter, providing explicitly the UE-ID within the CG-UCI ensures a more reliable detection of this critical information. Another alternative to provide UE-ID in CG-UCI is to scramble this information with the CRC of the CG-UCI like the PDCCH. In this last option, due to the fact that the gNB would need to perform a large number of hypothesis testing, the reliability of this information would be impacted by false detection. That said, it is preferable to explicitly carry the UE-ID directly within the CG-UCI, and scramble the CRC of the CG-UCI with a cell-specific value.</w:t>
      </w:r>
    </w:p>
    <w:p w14:paraId="548C587C" w14:textId="77777777" w:rsidR="004C257D" w:rsidRDefault="004C257D" w:rsidP="004C257D">
      <w:pPr>
        <w:spacing w:after="0"/>
        <w:jc w:val="both"/>
      </w:pPr>
      <w:r>
        <w:t>For PUSCH duration, Rel-15 NR provides sufficient flexibility. Depending on the PUSCH mapping type, the possible symbol starting point for a PUSCH transmission can be anywhere from OS #0-13, and the length of the PUSCH transmission can be anywhere from 1-14 OFDM symbols. During the RAN#1 97 meeting [6], the following agreement was made regarding the starting position of an UL burst:</w:t>
      </w:r>
    </w:p>
    <w:p w14:paraId="272B7247" w14:textId="77777777" w:rsidR="004C257D" w:rsidRDefault="004C257D" w:rsidP="004C257D">
      <w:pPr>
        <w:spacing w:after="0"/>
        <w:jc w:val="both"/>
      </w:pPr>
    </w:p>
    <w:p w14:paraId="48CBD07B" w14:textId="77777777" w:rsidR="004C257D" w:rsidRDefault="004C257D" w:rsidP="004C257D">
      <w:pPr>
        <w:snapToGrid w:val="0"/>
        <w:jc w:val="both"/>
      </w:pPr>
      <w:r w:rsidRPr="004A1427">
        <w:rPr>
          <w:rFonts w:cs="Times"/>
          <w:i/>
        </w:rPr>
        <w:t>UE can only start transmissions accessing transmission opportunities provided by a configured grant at the configured/indicated starting position.</w:t>
      </w:r>
    </w:p>
    <w:p w14:paraId="4E09CB7C" w14:textId="77777777" w:rsidR="004C257D" w:rsidRDefault="004C257D" w:rsidP="004C257D">
      <w:pPr>
        <w:jc w:val="both"/>
      </w:pPr>
      <w:r>
        <w:t xml:space="preserve"> However,  as described in Sec. 2.2, in order to mitigate interference and blocking among devices, multiple intra-symbol offsets may be introduced, which </w:t>
      </w:r>
      <w:r w:rsidRPr="004A1427">
        <w:t>do not extend beyond the length of 2 symbols</w:t>
      </w:r>
      <w:r>
        <w:t xml:space="preserve"> for SCS of 30 and 60 KHz, meaning that the </w:t>
      </w:r>
      <w:r>
        <w:lastRenderedPageBreak/>
        <w:t>transmission may potentially start upon success of LBT at  symbol #n (which is the first symbol of the initial PUSCH transmission of an UL burst), symbol #n+1 or #n+2 (depending on the offset that is used and the SCS of the PUSCH transmission). In order to facilitate the gNB decoding, the starting symbol can be explicitly signalled within the CG-UCI through the use of two bits.</w:t>
      </w:r>
    </w:p>
    <w:p w14:paraId="68D034DA" w14:textId="77777777" w:rsidR="004C257D" w:rsidRDefault="004C257D" w:rsidP="004C257D">
      <w:pPr>
        <w:jc w:val="both"/>
      </w:pPr>
      <w:r>
        <w:t>As for the ending positions, as for FeLAA, only the last one or two symbols, depending on the subcarrier spacing (one symbol is sufficient for CG transmissions operating with 15 or 30 KHz subcarrier spacing, and two symbols are instead needed when operating with 60 KHz subcarrier spacing), of the last slot of a CG burst should be left unused to leave 25us LBT gap. In this matter, to simplify the gNB’s operation, the CG-UCI can contain one bit indication, which indicates whether the current slot is the last slot of a CG burst or not.</w:t>
      </w:r>
    </w:p>
    <w:p w14:paraId="1688831D" w14:textId="77777777" w:rsidR="004C257D" w:rsidRDefault="004C257D" w:rsidP="004C257D">
      <w:pPr>
        <w:jc w:val="both"/>
      </w:pPr>
      <w:r>
        <w:t>As discussed in Sec. 2.1, another parameter that needs to be carried in the CG-UCI is the CG resource index. This field, as explained above, is needed to indicate to the gNB which specific CG configuration is being used by the UE among, and inherently a unique time-domain resources assignment.</w:t>
      </w:r>
    </w:p>
    <w:p w14:paraId="2F14A033" w14:textId="77777777" w:rsidR="00835D62" w:rsidRDefault="00835D62" w:rsidP="004C257D">
      <w:pPr>
        <w:jc w:val="both"/>
      </w:pPr>
      <w:r>
        <w:t>Furthermore, a</w:t>
      </w:r>
      <w:r w:rsidR="004C257D">
        <w:t xml:space="preserve">s will be discussed </w:t>
      </w:r>
      <w:r>
        <w:t xml:space="preserve">more in details </w:t>
      </w:r>
      <w:r w:rsidR="004C257D">
        <w:t xml:space="preserve">in Sec. 2.6, the CG-UCI needs to also carry information related to the COT acquired by the CG UE </w:t>
      </w:r>
      <w:r>
        <w:t>in order to allow an efficient use of the MCOT and share unutilized resources within it with the associated gNB</w:t>
      </w:r>
      <w:r w:rsidR="004C257D">
        <w:t xml:space="preserve">. </w:t>
      </w:r>
      <w:r>
        <w:t>In particular, the CG-UCI needs to carry:</w:t>
      </w:r>
    </w:p>
    <w:p w14:paraId="0E1AA2F0" w14:textId="7A5EC6F8" w:rsidR="004C257D" w:rsidRPr="00835D62" w:rsidRDefault="00835D62" w:rsidP="00E104D7">
      <w:pPr>
        <w:pStyle w:val="ListParagraph"/>
        <w:numPr>
          <w:ilvl w:val="0"/>
          <w:numId w:val="78"/>
        </w:numPr>
        <w:jc w:val="both"/>
      </w:pPr>
      <w:r w:rsidRPr="00835D62">
        <w:rPr>
          <w:rFonts w:ascii="Times New Roman" w:eastAsia="SimSun" w:hAnsi="Times New Roman"/>
          <w:sz w:val="20"/>
          <w:szCs w:val="20"/>
          <w:lang w:val="en-GB"/>
        </w:rPr>
        <w:t>the channel access priority class (CAPC)</w:t>
      </w:r>
      <w:r>
        <w:rPr>
          <w:rFonts w:ascii="Times New Roman" w:eastAsia="SimSun" w:hAnsi="Times New Roman"/>
          <w:sz w:val="20"/>
          <w:szCs w:val="20"/>
          <w:lang w:val="en-GB"/>
        </w:rPr>
        <w:t xml:space="preserve">, in order to inform the network about the </w:t>
      </w:r>
      <w:r w:rsidR="00495E34">
        <w:rPr>
          <w:rFonts w:ascii="Times New Roman" w:eastAsia="SimSun" w:hAnsi="Times New Roman"/>
          <w:sz w:val="20"/>
          <w:szCs w:val="20"/>
          <w:lang w:val="en-GB"/>
        </w:rPr>
        <w:t>priority</w:t>
      </w:r>
      <w:r>
        <w:rPr>
          <w:rFonts w:ascii="Times New Roman" w:eastAsia="SimSun" w:hAnsi="Times New Roman"/>
          <w:sz w:val="20"/>
          <w:szCs w:val="20"/>
          <w:lang w:val="en-GB"/>
        </w:rPr>
        <w:t xml:space="preserve"> class used by the UE to acquire this COT, so that the </w:t>
      </w:r>
      <w:r w:rsidRPr="00835D62">
        <w:rPr>
          <w:rFonts w:ascii="Times New Roman" w:eastAsia="SimSun" w:hAnsi="Times New Roman"/>
          <w:sz w:val="20"/>
          <w:szCs w:val="20"/>
          <w:lang w:val="en-GB"/>
        </w:rPr>
        <w:t xml:space="preserve">gNB </w:t>
      </w:r>
      <w:r>
        <w:rPr>
          <w:rFonts w:ascii="Times New Roman" w:eastAsia="SimSun" w:hAnsi="Times New Roman"/>
          <w:sz w:val="20"/>
          <w:szCs w:val="20"/>
          <w:lang w:val="en-GB"/>
        </w:rPr>
        <w:t xml:space="preserve">can use the same or higher priority class to </w:t>
      </w:r>
      <w:r w:rsidRPr="00835D62">
        <w:rPr>
          <w:rFonts w:ascii="Times New Roman" w:eastAsia="SimSun" w:hAnsi="Times New Roman"/>
          <w:sz w:val="20"/>
          <w:szCs w:val="20"/>
          <w:lang w:val="en-GB"/>
        </w:rPr>
        <w:t xml:space="preserve">transmit </w:t>
      </w:r>
      <w:r>
        <w:rPr>
          <w:rFonts w:ascii="Times New Roman" w:eastAsia="SimSun" w:hAnsi="Times New Roman"/>
          <w:sz w:val="20"/>
          <w:szCs w:val="20"/>
          <w:lang w:val="en-GB"/>
        </w:rPr>
        <w:t>DL-SCH within the shared COT so that to ensure fair coexistence with the incumbent technologies</w:t>
      </w:r>
      <w:r w:rsidRPr="00835D62">
        <w:rPr>
          <w:rFonts w:ascii="Times New Roman" w:eastAsia="SimSun" w:hAnsi="Times New Roman"/>
          <w:sz w:val="20"/>
          <w:szCs w:val="20"/>
          <w:lang w:val="en-GB"/>
        </w:rPr>
        <w:t>;</w:t>
      </w:r>
    </w:p>
    <w:p w14:paraId="57EF74FB" w14:textId="16BC1764" w:rsidR="00835D62" w:rsidRDefault="005171A4" w:rsidP="00E104D7">
      <w:pPr>
        <w:pStyle w:val="ListParagraph"/>
        <w:numPr>
          <w:ilvl w:val="0"/>
          <w:numId w:val="78"/>
        </w:numPr>
        <w:jc w:val="both"/>
      </w:pPr>
      <w:r>
        <w:rPr>
          <w:rFonts w:ascii="Times New Roman" w:eastAsia="SimSun" w:hAnsi="Times New Roman"/>
          <w:sz w:val="20"/>
          <w:szCs w:val="20"/>
          <w:lang w:val="en-GB"/>
        </w:rPr>
        <w:t xml:space="preserve">a counter of the first </w:t>
      </w:r>
      <w:r w:rsidRPr="00E104D7">
        <w:rPr>
          <w:rFonts w:ascii="Times New Roman" w:eastAsia="SimSun" w:hAnsi="Times New Roman"/>
          <w:sz w:val="20"/>
          <w:szCs w:val="20"/>
          <w:lang w:val="en-GB"/>
        </w:rPr>
        <w:t>N</w:t>
      </w:r>
      <w:r w:rsidRPr="00E104D7">
        <w:rPr>
          <w:rFonts w:ascii="Times New Roman" w:eastAsia="SimSun" w:hAnsi="Times New Roman"/>
          <w:sz w:val="20"/>
          <w:szCs w:val="20"/>
          <w:vertAlign w:val="subscript"/>
          <w:lang w:val="en-GB"/>
        </w:rPr>
        <w:t>start</w:t>
      </w:r>
      <w:r w:rsidRPr="00E104D7">
        <w:rPr>
          <w:rFonts w:ascii="Times New Roman" w:eastAsia="SimSun" w:hAnsi="Times New Roman"/>
          <w:sz w:val="20"/>
          <w:szCs w:val="20"/>
          <w:lang w:val="en-GB"/>
        </w:rPr>
        <w:t xml:space="preserve"> PUSCH transmissions</w:t>
      </w:r>
      <w:r>
        <w:rPr>
          <w:rFonts w:ascii="Times New Roman" w:eastAsia="SimSun" w:hAnsi="Times New Roman"/>
          <w:sz w:val="20"/>
          <w:szCs w:val="20"/>
          <w:lang w:val="en-GB"/>
        </w:rPr>
        <w:t xml:space="preserve"> within the acquired COT, which is an implicit indication to the gNB of the exact number of resources that this can use together with an early indication that the MCOT acquired by the UE will be eventually shared; </w:t>
      </w:r>
    </w:p>
    <w:p w14:paraId="48DA07F5" w14:textId="3D019586" w:rsidR="005171A4" w:rsidRPr="00835D62" w:rsidRDefault="005171A4" w:rsidP="00E104D7">
      <w:pPr>
        <w:pStyle w:val="ListParagraph"/>
        <w:numPr>
          <w:ilvl w:val="0"/>
          <w:numId w:val="78"/>
        </w:numPr>
        <w:jc w:val="both"/>
      </w:pPr>
      <w:r>
        <w:rPr>
          <w:rFonts w:ascii="Times New Roman" w:eastAsia="SimSun" w:hAnsi="Times New Roman"/>
          <w:sz w:val="20"/>
          <w:szCs w:val="20"/>
          <w:lang w:val="en-GB"/>
        </w:rPr>
        <w:t xml:space="preserve">a </w:t>
      </w:r>
      <w:r w:rsidRPr="00E104D7">
        <w:rPr>
          <w:rFonts w:ascii="Times New Roman" w:eastAsia="SimSun" w:hAnsi="Times New Roman"/>
          <w:sz w:val="20"/>
          <w:szCs w:val="20"/>
          <w:lang w:val="en-GB"/>
        </w:rPr>
        <w:t xml:space="preserve">COT sharing </w:t>
      </w:r>
      <w:r w:rsidR="00960297">
        <w:rPr>
          <w:rFonts w:ascii="Times New Roman" w:eastAsia="SimSun" w:hAnsi="Times New Roman"/>
          <w:sz w:val="20"/>
          <w:szCs w:val="20"/>
          <w:lang w:val="en-GB"/>
        </w:rPr>
        <w:t>indication</w:t>
      </w:r>
      <w:r>
        <w:rPr>
          <w:rFonts w:ascii="Times New Roman" w:eastAsia="SimSun" w:hAnsi="Times New Roman"/>
          <w:sz w:val="20"/>
          <w:szCs w:val="20"/>
          <w:lang w:val="en-GB"/>
        </w:rPr>
        <w:t xml:space="preserve">, which </w:t>
      </w:r>
      <w:r w:rsidR="009A3FED">
        <w:rPr>
          <w:rFonts w:ascii="Times New Roman" w:eastAsia="SimSun" w:hAnsi="Times New Roman"/>
          <w:sz w:val="20"/>
          <w:szCs w:val="20"/>
          <w:lang w:val="en-GB"/>
        </w:rPr>
        <w:t>provides information regarding</w:t>
      </w:r>
      <w:r>
        <w:rPr>
          <w:rFonts w:ascii="Times New Roman" w:eastAsia="SimSun" w:hAnsi="Times New Roman"/>
          <w:sz w:val="20"/>
          <w:szCs w:val="20"/>
          <w:lang w:val="en-GB"/>
        </w:rPr>
        <w:t xml:space="preserve"> the exact time when a</w:t>
      </w:r>
      <w:r w:rsidR="009A3FED">
        <w:rPr>
          <w:rFonts w:ascii="Times New Roman" w:eastAsia="SimSun" w:hAnsi="Times New Roman"/>
          <w:sz w:val="20"/>
          <w:szCs w:val="20"/>
          <w:lang w:val="en-GB"/>
        </w:rPr>
        <w:t>n</w:t>
      </w:r>
      <w:r>
        <w:rPr>
          <w:rFonts w:ascii="Times New Roman" w:eastAsia="SimSun" w:hAnsi="Times New Roman"/>
          <w:sz w:val="20"/>
          <w:szCs w:val="20"/>
          <w:lang w:val="en-GB"/>
        </w:rPr>
        <w:t xml:space="preserve"> UL transmission ends within a UE’s acquired COT</w:t>
      </w:r>
      <w:r w:rsidR="001B5B50">
        <w:rPr>
          <w:rFonts w:ascii="Times New Roman" w:eastAsia="SimSun" w:hAnsi="Times New Roman"/>
          <w:sz w:val="20"/>
          <w:szCs w:val="20"/>
          <w:lang w:val="en-GB"/>
        </w:rPr>
        <w:t xml:space="preserve">, and the gNB can </w:t>
      </w:r>
      <w:r w:rsidR="009A3FED">
        <w:rPr>
          <w:rFonts w:ascii="Times New Roman" w:eastAsia="SimSun" w:hAnsi="Times New Roman"/>
          <w:sz w:val="20"/>
          <w:szCs w:val="20"/>
          <w:lang w:val="en-GB"/>
        </w:rPr>
        <w:t xml:space="preserve">potentially start </w:t>
      </w:r>
      <w:r w:rsidR="001B5B50">
        <w:rPr>
          <w:rFonts w:ascii="Times New Roman" w:eastAsia="SimSun" w:hAnsi="Times New Roman"/>
          <w:sz w:val="20"/>
          <w:szCs w:val="20"/>
          <w:lang w:val="en-GB"/>
        </w:rPr>
        <w:t>perform</w:t>
      </w:r>
      <w:r w:rsidR="009A3FED">
        <w:rPr>
          <w:rFonts w:ascii="Times New Roman" w:eastAsia="SimSun" w:hAnsi="Times New Roman"/>
          <w:sz w:val="20"/>
          <w:szCs w:val="20"/>
          <w:lang w:val="en-GB"/>
        </w:rPr>
        <w:t>ing a</w:t>
      </w:r>
      <w:r w:rsidR="001B5B50">
        <w:rPr>
          <w:rFonts w:ascii="Times New Roman" w:eastAsia="SimSun" w:hAnsi="Times New Roman"/>
          <w:sz w:val="20"/>
          <w:szCs w:val="20"/>
          <w:lang w:val="en-GB"/>
        </w:rPr>
        <w:t xml:space="preserve"> DL </w:t>
      </w:r>
      <w:r w:rsidR="009A3FED">
        <w:rPr>
          <w:rFonts w:ascii="Times New Roman" w:eastAsia="SimSun" w:hAnsi="Times New Roman"/>
          <w:sz w:val="20"/>
          <w:szCs w:val="20"/>
          <w:lang w:val="en-GB"/>
        </w:rPr>
        <w:t>transmission</w:t>
      </w:r>
      <w:r>
        <w:rPr>
          <w:rFonts w:ascii="Times New Roman" w:eastAsia="SimSun" w:hAnsi="Times New Roman"/>
          <w:sz w:val="20"/>
          <w:szCs w:val="20"/>
          <w:lang w:val="en-GB"/>
        </w:rPr>
        <w:t>.</w:t>
      </w:r>
    </w:p>
    <w:p w14:paraId="530E5756" w14:textId="77777777" w:rsidR="004C257D" w:rsidRPr="00E104D7" w:rsidRDefault="004C257D" w:rsidP="004C257D">
      <w:pPr>
        <w:jc w:val="both"/>
      </w:pPr>
    </w:p>
    <w:p w14:paraId="68397274" w14:textId="60D2F87F" w:rsidR="004C257D" w:rsidRDefault="004C257D" w:rsidP="004C257D">
      <w:pPr>
        <w:jc w:val="both"/>
        <w:rPr>
          <w:b/>
        </w:rPr>
      </w:pPr>
      <w:r w:rsidRPr="00903716">
        <w:rPr>
          <w:b/>
        </w:rPr>
        <w:t xml:space="preserve">Proposal </w:t>
      </w:r>
      <w:r w:rsidR="003C10D4">
        <w:rPr>
          <w:b/>
        </w:rPr>
        <w:t>6</w:t>
      </w:r>
      <w:r w:rsidRPr="00903716">
        <w:rPr>
          <w:b/>
        </w:rPr>
        <w:t xml:space="preserve">: </w:t>
      </w:r>
      <w:r w:rsidRPr="00F261B1">
        <w:rPr>
          <w:b/>
        </w:rPr>
        <w:t xml:space="preserve">Together with the HARQ-ID, NDI, and RV, the </w:t>
      </w:r>
      <w:r>
        <w:rPr>
          <w:b/>
        </w:rPr>
        <w:t xml:space="preserve">CG-UCI contains </w:t>
      </w:r>
      <w:r w:rsidR="00E20992">
        <w:rPr>
          <w:b/>
        </w:rPr>
        <w:t xml:space="preserve">at least </w:t>
      </w:r>
      <w:r>
        <w:rPr>
          <w:b/>
        </w:rPr>
        <w:t>also the UE-ID</w:t>
      </w:r>
      <w:r w:rsidRPr="00F261B1">
        <w:rPr>
          <w:b/>
        </w:rPr>
        <w:t>, indication of the ending PUSCH transmission, the CG resource index, the channel access priority class, the counter of the first N</w:t>
      </w:r>
      <w:r w:rsidRPr="00E104D7">
        <w:rPr>
          <w:b/>
          <w:vertAlign w:val="subscript"/>
        </w:rPr>
        <w:t>start</w:t>
      </w:r>
      <w:r w:rsidRPr="00F261B1">
        <w:rPr>
          <w:b/>
        </w:rPr>
        <w:t xml:space="preserve"> PUSCH transmissions</w:t>
      </w:r>
      <w:r w:rsidR="005D0C34">
        <w:rPr>
          <w:b/>
        </w:rPr>
        <w:t>,</w:t>
      </w:r>
      <w:r w:rsidRPr="00F261B1">
        <w:rPr>
          <w:b/>
        </w:rPr>
        <w:t xml:space="preserve"> and the COT sharing </w:t>
      </w:r>
      <w:r w:rsidR="001B5B50">
        <w:rPr>
          <w:b/>
        </w:rPr>
        <w:t>indication</w:t>
      </w:r>
      <w:r w:rsidRPr="00F261B1">
        <w:rPr>
          <w:b/>
        </w:rPr>
        <w:t>.</w:t>
      </w:r>
    </w:p>
    <w:p w14:paraId="1A4DF56A" w14:textId="77777777" w:rsidR="0045778E" w:rsidRDefault="0045778E" w:rsidP="00214252">
      <w:pPr>
        <w:jc w:val="both"/>
      </w:pPr>
    </w:p>
    <w:p w14:paraId="611B80CD" w14:textId="3DA11191" w:rsidR="00860BEF" w:rsidRDefault="00860BEF" w:rsidP="00860BEF">
      <w:pPr>
        <w:pStyle w:val="Heading2"/>
        <w:rPr>
          <w:b/>
          <w:sz w:val="24"/>
          <w:szCs w:val="24"/>
        </w:rPr>
      </w:pPr>
      <w:r>
        <w:rPr>
          <w:b/>
          <w:sz w:val="24"/>
          <w:szCs w:val="24"/>
        </w:rPr>
        <w:t>2.</w:t>
      </w:r>
      <w:r w:rsidR="001050D1">
        <w:rPr>
          <w:b/>
          <w:sz w:val="24"/>
          <w:szCs w:val="24"/>
        </w:rPr>
        <w:t xml:space="preserve">4 </w:t>
      </w:r>
      <w:r>
        <w:rPr>
          <w:b/>
          <w:sz w:val="24"/>
          <w:szCs w:val="24"/>
        </w:rPr>
        <w:t>HARQ Format and Related Procedures</w:t>
      </w:r>
      <w:r w:rsidR="0045778E">
        <w:rPr>
          <w:b/>
          <w:sz w:val="24"/>
          <w:szCs w:val="24"/>
        </w:rPr>
        <w:t xml:space="preserve"> </w:t>
      </w:r>
    </w:p>
    <w:p w14:paraId="0955E728" w14:textId="4C85F825" w:rsidR="006B5310" w:rsidRPr="006B5310" w:rsidRDefault="006B5310" w:rsidP="00FB2503">
      <w:pPr>
        <w:jc w:val="both"/>
      </w:pPr>
      <w:r>
        <w:t xml:space="preserve">In </w:t>
      </w:r>
      <w:r w:rsidRPr="006B5310">
        <w:t xml:space="preserve">FeLAA AUL, </w:t>
      </w:r>
      <w:r w:rsidR="002A1D32">
        <w:t>following schemes are</w:t>
      </w:r>
      <w:r w:rsidRPr="006B5310">
        <w:t xml:space="preserve"> supported for the retransmission of a </w:t>
      </w:r>
      <w:r w:rsidR="00AA69B2">
        <w:t>transport block</w:t>
      </w:r>
      <w:r w:rsidRPr="006B5310">
        <w:t xml:space="preserve">, </w:t>
      </w:r>
    </w:p>
    <w:p w14:paraId="462FFF14" w14:textId="05AE1717" w:rsidR="006B5310" w:rsidRDefault="006B5310" w:rsidP="00DA1A86">
      <w:pPr>
        <w:pStyle w:val="ListParagraph"/>
        <w:numPr>
          <w:ilvl w:val="0"/>
          <w:numId w:val="46"/>
        </w:numPr>
        <w:jc w:val="both"/>
      </w:pPr>
      <w:r>
        <w:rPr>
          <w:rFonts w:ascii="Times New Roman" w:hAnsi="Times New Roman"/>
          <w:sz w:val="20"/>
          <w:szCs w:val="20"/>
        </w:rPr>
        <w:t>A scheduling grant is used to trigger retransmission for the HARQ process;</w:t>
      </w:r>
    </w:p>
    <w:p w14:paraId="6F95BAC7" w14:textId="56122BD7" w:rsidR="006B5310" w:rsidRDefault="006B5310" w:rsidP="00DA1A86">
      <w:pPr>
        <w:pStyle w:val="ListParagraph"/>
        <w:numPr>
          <w:ilvl w:val="0"/>
          <w:numId w:val="46"/>
        </w:numPr>
        <w:jc w:val="both"/>
      </w:pPr>
      <w:r>
        <w:rPr>
          <w:rFonts w:ascii="Times New Roman" w:hAnsi="Times New Roman"/>
          <w:sz w:val="20"/>
          <w:szCs w:val="20"/>
        </w:rPr>
        <w:t>DFI is introduced to indicate HARQ-ACK information;</w:t>
      </w:r>
    </w:p>
    <w:p w14:paraId="14B3F1CE" w14:textId="635601CC" w:rsidR="006B5310" w:rsidRPr="00D86DB0" w:rsidRDefault="006B5310" w:rsidP="00DA1A86">
      <w:pPr>
        <w:pStyle w:val="ListParagraph"/>
        <w:numPr>
          <w:ilvl w:val="0"/>
          <w:numId w:val="46"/>
        </w:numPr>
        <w:jc w:val="both"/>
      </w:pPr>
      <w:r>
        <w:rPr>
          <w:rFonts w:ascii="Times New Roman" w:hAnsi="Times New Roman"/>
          <w:sz w:val="20"/>
          <w:szCs w:val="20"/>
        </w:rPr>
        <w:t>There is a timer</w:t>
      </w:r>
      <w:r w:rsidR="003C36B1">
        <w:rPr>
          <w:rFonts w:ascii="Times New Roman" w:hAnsi="Times New Roman"/>
          <w:sz w:val="20"/>
          <w:szCs w:val="20"/>
        </w:rPr>
        <w:t xml:space="preserve"> defined</w:t>
      </w:r>
      <w:r>
        <w:rPr>
          <w:rFonts w:ascii="Times New Roman" w:hAnsi="Times New Roman"/>
          <w:sz w:val="20"/>
          <w:szCs w:val="20"/>
        </w:rPr>
        <w:t xml:space="preserve"> </w:t>
      </w:r>
      <w:r w:rsidR="003C36B1">
        <w:rPr>
          <w:rFonts w:ascii="Times New Roman" w:hAnsi="Times New Roman"/>
          <w:sz w:val="20"/>
          <w:szCs w:val="20"/>
        </w:rPr>
        <w:t xml:space="preserve">and </w:t>
      </w:r>
      <w:r>
        <w:rPr>
          <w:rFonts w:ascii="Times New Roman" w:hAnsi="Times New Roman"/>
          <w:sz w:val="20"/>
          <w:szCs w:val="20"/>
        </w:rPr>
        <w:t>retransmission can be performed by</w:t>
      </w:r>
      <w:r w:rsidRPr="00DA1A86">
        <w:rPr>
          <w:rFonts w:ascii="Times New Roman" w:hAnsi="Times New Roman"/>
          <w:sz w:val="20"/>
          <w:szCs w:val="20"/>
        </w:rPr>
        <w:t xml:space="preserve"> </w:t>
      </w:r>
      <w:r>
        <w:rPr>
          <w:rFonts w:ascii="Times New Roman" w:hAnsi="Times New Roman"/>
          <w:sz w:val="20"/>
          <w:szCs w:val="20"/>
        </w:rPr>
        <w:t>UE once the timer expire</w:t>
      </w:r>
      <w:r w:rsidR="003C36B1">
        <w:rPr>
          <w:rFonts w:ascii="Times New Roman" w:hAnsi="Times New Roman"/>
          <w:sz w:val="20"/>
          <w:szCs w:val="20"/>
        </w:rPr>
        <w:t>s</w:t>
      </w:r>
      <w:r>
        <w:rPr>
          <w:rFonts w:ascii="Times New Roman" w:hAnsi="Times New Roman"/>
          <w:sz w:val="20"/>
          <w:szCs w:val="20"/>
        </w:rPr>
        <w:t xml:space="preserve">. </w:t>
      </w:r>
    </w:p>
    <w:p w14:paraId="60A8AEE6" w14:textId="77777777" w:rsidR="002A1D32" w:rsidRDefault="002A1D32" w:rsidP="00FB2503">
      <w:pPr>
        <w:jc w:val="both"/>
      </w:pPr>
    </w:p>
    <w:p w14:paraId="1228B78B" w14:textId="3481C95B" w:rsidR="006B5310" w:rsidRDefault="006B5310" w:rsidP="00FB2503">
      <w:pPr>
        <w:jc w:val="both"/>
      </w:pPr>
      <w:r>
        <w:t xml:space="preserve">When one of </w:t>
      </w:r>
      <w:r w:rsidR="00AA69B2">
        <w:t xml:space="preserve">the </w:t>
      </w:r>
      <w:r>
        <w:t xml:space="preserve">above cases happens, </w:t>
      </w:r>
      <w:r w:rsidR="00AA69B2">
        <w:t xml:space="preserve">a </w:t>
      </w:r>
      <w:r>
        <w:t>UE can do retransmission for the TB by setting</w:t>
      </w:r>
      <w:r w:rsidR="002A1D32">
        <w:t xml:space="preserve"> the</w:t>
      </w:r>
      <w:r>
        <w:t xml:space="preserve"> same HARQ process number </w:t>
      </w:r>
      <w:r w:rsidR="00AA69B2">
        <w:t>and not toggling</w:t>
      </w:r>
      <w:r>
        <w:t xml:space="preserve"> </w:t>
      </w:r>
      <w:r w:rsidR="002A1D32">
        <w:t xml:space="preserve">the </w:t>
      </w:r>
      <w:r>
        <w:t>NDI in</w:t>
      </w:r>
      <w:r w:rsidR="002A1D32">
        <w:t xml:space="preserve"> the</w:t>
      </w:r>
      <w:r>
        <w:t xml:space="preserve"> </w:t>
      </w:r>
      <w:r w:rsidR="002A1D32">
        <w:t>AUL-</w:t>
      </w:r>
      <w:r>
        <w:t xml:space="preserve">UCI. </w:t>
      </w:r>
      <w:r w:rsidR="00745EE8">
        <w:t xml:space="preserve">However, in </w:t>
      </w:r>
      <w:r w:rsidR="003C36B1">
        <w:t xml:space="preserve">Rel-15 </w:t>
      </w:r>
      <w:r w:rsidR="00745EE8">
        <w:t xml:space="preserve">NR-U, </w:t>
      </w:r>
      <w:r w:rsidR="00AA69B2">
        <w:t>configured grant involves repeated transmissions without the explicit ACK-ACK. If rep</w:t>
      </w:r>
      <w:r w:rsidR="007E334F">
        <w:t>-</w:t>
      </w:r>
      <w:r w:rsidR="00AA69B2">
        <w:t xml:space="preserve">K is configured as more than 1, </w:t>
      </w:r>
      <w:r w:rsidR="00745EE8">
        <w:t>after rep</w:t>
      </w:r>
      <w:r w:rsidR="007E334F">
        <w:t>-</w:t>
      </w:r>
      <w:r w:rsidR="00745EE8">
        <w:t xml:space="preserve">K repetition of the TB is transmitted, if there is no response from gNB, </w:t>
      </w:r>
      <w:r w:rsidR="00AA69B2">
        <w:t xml:space="preserve">the </w:t>
      </w:r>
      <w:r w:rsidR="00745EE8">
        <w:t>UE consider</w:t>
      </w:r>
      <w:r w:rsidR="00AA69B2">
        <w:t>s that</w:t>
      </w:r>
      <w:r w:rsidR="00745EE8">
        <w:t xml:space="preserve"> the TB is correctly received.</w:t>
      </w:r>
      <w:r w:rsidR="00AA69B2">
        <w:t xml:space="preserve"> However, for NR-U, d</w:t>
      </w:r>
      <w:r w:rsidR="00745EE8">
        <w:t xml:space="preserve">ue to potential interference from </w:t>
      </w:r>
      <w:r w:rsidR="00AA69B2">
        <w:t>other</w:t>
      </w:r>
      <w:r w:rsidR="00745EE8">
        <w:t xml:space="preserve"> nodes, the probability for </w:t>
      </w:r>
      <w:r w:rsidR="00AA69B2">
        <w:t>erroneous</w:t>
      </w:r>
      <w:r w:rsidR="00745EE8">
        <w:t xml:space="preserve"> reception</w:t>
      </w:r>
      <w:r w:rsidR="00AA69B2">
        <w:t xml:space="preserve"> of configured grant</w:t>
      </w:r>
      <w:r w:rsidR="00745EE8">
        <w:t xml:space="preserve"> is increased</w:t>
      </w:r>
      <w:r w:rsidR="00AA69B2">
        <w:t xml:space="preserve"> at </w:t>
      </w:r>
      <w:r w:rsidR="00511C46">
        <w:t xml:space="preserve">the </w:t>
      </w:r>
      <w:r w:rsidR="00AA69B2">
        <w:t xml:space="preserve">gNB. Therefore, </w:t>
      </w:r>
      <w:r w:rsidR="00745EE8">
        <w:t>it is preferred to adopt FeLAA-like behaviour for the retransmissions</w:t>
      </w:r>
      <w:r w:rsidR="00AA69B2">
        <w:t>, which is based on explicit feedback</w:t>
      </w:r>
      <w:r w:rsidR="00745EE8">
        <w:t xml:space="preserve">. </w:t>
      </w:r>
    </w:p>
    <w:p w14:paraId="6FB6D368" w14:textId="5F2B3D21" w:rsidR="00E8564F" w:rsidRDefault="00E8564F" w:rsidP="004A1427">
      <w:pPr>
        <w:jc w:val="both"/>
        <w:rPr>
          <w:b/>
          <w:lang w:val="en-US"/>
        </w:rPr>
      </w:pPr>
      <w:r w:rsidRPr="00DA1A86">
        <w:rPr>
          <w:b/>
          <w:lang w:val="en-US"/>
        </w:rPr>
        <w:t xml:space="preserve">Proposal </w:t>
      </w:r>
      <w:r w:rsidR="00D048A5">
        <w:rPr>
          <w:b/>
          <w:lang w:val="en-US"/>
        </w:rPr>
        <w:t>7</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sidR="00F13623">
        <w:rPr>
          <w:b/>
          <w:lang w:val="en-US"/>
        </w:rPr>
        <w:t xml:space="preserve">in addition to agreed </w:t>
      </w:r>
      <w:r w:rsidRPr="00DA1A86">
        <w:rPr>
          <w:b/>
          <w:lang w:val="en-US"/>
        </w:rPr>
        <w:t>timer</w:t>
      </w:r>
      <w:r w:rsidR="00F13623">
        <w:rPr>
          <w:b/>
          <w:lang w:val="en-US"/>
        </w:rPr>
        <w:t xml:space="preserve"> based retransmission</w:t>
      </w:r>
      <w:r w:rsidRPr="00DA1A86">
        <w:rPr>
          <w:b/>
          <w:lang w:val="en-US"/>
        </w:rPr>
        <w:t xml:space="preserve">. </w:t>
      </w:r>
    </w:p>
    <w:p w14:paraId="0C0F151C" w14:textId="1B5763F4" w:rsidR="00511C46" w:rsidRDefault="00511C46" w:rsidP="00E8564F">
      <w:pPr>
        <w:rPr>
          <w:lang w:val="en-US"/>
        </w:rPr>
      </w:pPr>
      <w:r>
        <w:rPr>
          <w:lang w:val="en-US"/>
        </w:rPr>
        <w:t>During previous RAN1 #96 meeting [4], the following agreement was reached:</w:t>
      </w:r>
    </w:p>
    <w:tbl>
      <w:tblPr>
        <w:tblStyle w:val="TableGrid"/>
        <w:tblW w:w="0" w:type="auto"/>
        <w:tblLook w:val="04A0" w:firstRow="1" w:lastRow="0" w:firstColumn="1" w:lastColumn="0" w:noHBand="0" w:noVBand="1"/>
      </w:tblPr>
      <w:tblGrid>
        <w:gridCol w:w="9919"/>
      </w:tblGrid>
      <w:tr w:rsidR="00511C46" w14:paraId="2784855E" w14:textId="77777777" w:rsidTr="00CC096A">
        <w:tc>
          <w:tcPr>
            <w:tcW w:w="9919" w:type="dxa"/>
          </w:tcPr>
          <w:p w14:paraId="0D7A2D60" w14:textId="77777777" w:rsidR="00511C46" w:rsidRDefault="00511C46" w:rsidP="00511C46">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55292BDC" w14:textId="1E8A82C9" w:rsidR="00511C46" w:rsidRPr="002718C6" w:rsidRDefault="00511C46" w:rsidP="00CC096A">
            <w:pPr>
              <w:numPr>
                <w:ilvl w:val="0"/>
                <w:numId w:val="55"/>
              </w:numPr>
              <w:overflowPunct/>
              <w:autoSpaceDE/>
              <w:autoSpaceDN/>
              <w:adjustRightInd/>
              <w:spacing w:after="0"/>
              <w:textAlignment w:val="auto"/>
              <w:rPr>
                <w:lang w:eastAsia="x-none"/>
              </w:rPr>
            </w:pPr>
            <w:r>
              <w:rPr>
                <w:lang w:eastAsia="x-none"/>
              </w:rPr>
              <w:lastRenderedPageBreak/>
              <w:t>Note: Include this agreement in an LS to RAN2 informing them of relevant RAN1 agreements</w:t>
            </w:r>
          </w:p>
        </w:tc>
      </w:tr>
    </w:tbl>
    <w:p w14:paraId="290DAA55" w14:textId="77777777" w:rsidR="00511C46" w:rsidRPr="00CF5E3B" w:rsidRDefault="00511C46" w:rsidP="00E8564F"/>
    <w:p w14:paraId="1D22C9C0" w14:textId="31D01D08" w:rsidR="00283E45" w:rsidRDefault="00511C46" w:rsidP="00283E45">
      <w:pPr>
        <w:tabs>
          <w:tab w:val="num" w:pos="1440"/>
        </w:tabs>
        <w:jc w:val="both"/>
        <w:rPr>
          <w:bCs/>
          <w:iCs/>
        </w:rPr>
      </w:pPr>
      <w:r>
        <w:rPr>
          <w:lang w:val="en-US"/>
        </w:rPr>
        <w:t xml:space="preserve">However, from the reading of this agreement, it is actually unclear on whether </w:t>
      </w:r>
      <w:r w:rsidR="00283E45">
        <w:rPr>
          <w:lang w:val="en-US"/>
        </w:rPr>
        <w:t xml:space="preserve">we should use the </w:t>
      </w:r>
      <w:r w:rsidR="006F444E">
        <w:rPr>
          <w:lang w:val="en-US"/>
        </w:rPr>
        <w:t xml:space="preserve">Rel-15 NR </w:t>
      </w:r>
      <w:r w:rsidRPr="00511C46">
        <w:rPr>
          <w:bCs/>
          <w:i/>
          <w:iCs/>
        </w:rPr>
        <w:t>configuredGrantTimer</w:t>
      </w:r>
      <w:r>
        <w:rPr>
          <w:bCs/>
          <w:i/>
          <w:iCs/>
        </w:rPr>
        <w:t xml:space="preserve"> </w:t>
      </w:r>
      <w:r>
        <w:rPr>
          <w:bCs/>
          <w:iCs/>
        </w:rPr>
        <w:t xml:space="preserve">for the purpose of </w:t>
      </w:r>
      <w:r w:rsidRPr="00511C46">
        <w:rPr>
          <w:lang w:val="en-US"/>
        </w:rPr>
        <w:t>freeing the HARQ ID processes used by any of the previous CG transmissions when no HARQ-ACK feedback is received.</w:t>
      </w:r>
      <w:r>
        <w:rPr>
          <w:lang w:val="en-US"/>
        </w:rPr>
        <w:t xml:space="preserve"> </w:t>
      </w:r>
      <w:r w:rsidR="00283E45">
        <w:rPr>
          <w:lang w:val="en-US"/>
        </w:rPr>
        <w:t xml:space="preserve">It is important to notice that the </w:t>
      </w:r>
      <w:r w:rsidR="00283E45" w:rsidRPr="00511C46">
        <w:rPr>
          <w:bCs/>
          <w:i/>
          <w:iCs/>
        </w:rPr>
        <w:t>configuredGrantTimer</w:t>
      </w:r>
      <w:r w:rsidR="00283E45">
        <w:rPr>
          <w:bCs/>
          <w:i/>
          <w:iCs/>
        </w:rPr>
        <w:t xml:space="preserve"> </w:t>
      </w:r>
      <w:r w:rsidR="00283E45" w:rsidRPr="00283E45">
        <w:rPr>
          <w:bCs/>
          <w:iCs/>
        </w:rPr>
        <w:t xml:space="preserve">for licensed operation </w:t>
      </w:r>
      <w:r w:rsidR="00283E45">
        <w:rPr>
          <w:bCs/>
          <w:iCs/>
        </w:rPr>
        <w:t xml:space="preserve">has a different logical functionality than that envisioned for the unlicensed operation. In particular, </w:t>
      </w:r>
    </w:p>
    <w:p w14:paraId="3936962D" w14:textId="375790C5" w:rsidR="007D4064" w:rsidRPr="007D4064" w:rsidRDefault="00283E45" w:rsidP="00CC096A">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 is not a retransmission timer, </w:t>
      </w:r>
      <w:r w:rsidR="007D4064">
        <w:rPr>
          <w:rFonts w:ascii="Times New Roman" w:eastAsia="SimSun" w:hAnsi="Times New Roman"/>
          <w:sz w:val="20"/>
          <w:szCs w:val="20"/>
        </w:rPr>
        <w:t>and it</w:t>
      </w:r>
      <w:r w:rsidRPr="007D4064">
        <w:rPr>
          <w:rFonts w:ascii="Times New Roman" w:hAnsi="Times New Roman"/>
          <w:bCs/>
          <w:i/>
          <w:iCs/>
          <w:sz w:val="20"/>
          <w:szCs w:val="20"/>
          <w:lang w:val="en-GB"/>
        </w:rPr>
        <w:t xml:space="preserve"> </w:t>
      </w:r>
      <w:r w:rsidRPr="007D4064">
        <w:rPr>
          <w:rFonts w:ascii="Times New Roman" w:eastAsia="SimSun" w:hAnsi="Times New Roman"/>
          <w:sz w:val="20"/>
          <w:szCs w:val="20"/>
        </w:rPr>
        <w:t xml:space="preserve">is used </w:t>
      </w:r>
      <w:r w:rsidR="007D4064" w:rsidRPr="007D4064">
        <w:rPr>
          <w:rFonts w:ascii="Times New Roman" w:eastAsia="SimSun" w:hAnsi="Times New Roman"/>
          <w:sz w:val="20"/>
          <w:szCs w:val="20"/>
        </w:rPr>
        <w:t>to prevent</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a </w:t>
      </w:r>
      <w:r w:rsidRPr="007D4064">
        <w:rPr>
          <w:rFonts w:ascii="Times New Roman" w:eastAsia="SimSun" w:hAnsi="Times New Roman"/>
          <w:sz w:val="20"/>
          <w:szCs w:val="20"/>
        </w:rPr>
        <w:t xml:space="preserve">CG </w:t>
      </w:r>
      <w:r w:rsidR="007D4064" w:rsidRPr="007D4064">
        <w:rPr>
          <w:rFonts w:ascii="Times New Roman" w:eastAsia="SimSun" w:hAnsi="Times New Roman"/>
          <w:sz w:val="20"/>
          <w:szCs w:val="20"/>
        </w:rPr>
        <w:t xml:space="preserve">transmission </w:t>
      </w:r>
      <w:r w:rsidRPr="007D4064">
        <w:rPr>
          <w:rFonts w:ascii="Times New Roman" w:eastAsia="SimSun" w:hAnsi="Times New Roman"/>
          <w:sz w:val="20"/>
          <w:szCs w:val="20"/>
        </w:rPr>
        <w:t xml:space="preserve">to </w:t>
      </w:r>
      <w:r w:rsidR="007D4064" w:rsidRPr="007D4064">
        <w:rPr>
          <w:rFonts w:ascii="Times New Roman" w:eastAsia="SimSun" w:hAnsi="Times New Roman"/>
          <w:sz w:val="20"/>
          <w:szCs w:val="20"/>
        </w:rPr>
        <w:t>be performed</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using a specific HARQ process ID </w:t>
      </w:r>
      <w:r w:rsidRPr="007D4064">
        <w:rPr>
          <w:rFonts w:ascii="Times New Roman" w:eastAsia="SimSun" w:hAnsi="Times New Roman"/>
          <w:sz w:val="20"/>
          <w:szCs w:val="20"/>
        </w:rPr>
        <w:t xml:space="preserve">when </w:t>
      </w:r>
      <w:r w:rsidR="007D4064" w:rsidRPr="007D4064">
        <w:rPr>
          <w:rFonts w:ascii="Times New Roman" w:eastAsia="SimSun" w:hAnsi="Times New Roman"/>
          <w:sz w:val="20"/>
          <w:szCs w:val="20"/>
        </w:rPr>
        <w:t>a grant-based transmission</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has been already</w:t>
      </w:r>
      <w:r w:rsidRPr="007D4064">
        <w:rPr>
          <w:rFonts w:ascii="Times New Roman" w:eastAsia="SimSun" w:hAnsi="Times New Roman"/>
          <w:sz w:val="20"/>
          <w:szCs w:val="20"/>
        </w:rPr>
        <w:t xml:space="preserve"> started </w:t>
      </w:r>
      <w:r w:rsidR="007D4064" w:rsidRPr="007D4064">
        <w:rPr>
          <w:rFonts w:ascii="Times New Roman" w:eastAsia="SimSun" w:hAnsi="Times New Roman"/>
          <w:sz w:val="20"/>
          <w:szCs w:val="20"/>
        </w:rPr>
        <w:t>using that same</w:t>
      </w:r>
      <w:r w:rsidRPr="007D4064">
        <w:rPr>
          <w:rFonts w:ascii="Times New Roman" w:eastAsia="SimSun" w:hAnsi="Times New Roman"/>
          <w:sz w:val="20"/>
          <w:szCs w:val="20"/>
        </w:rPr>
        <w:t xml:space="preserve"> HARQ process </w:t>
      </w:r>
      <w:r w:rsidR="007D4064" w:rsidRPr="007D4064">
        <w:rPr>
          <w:rFonts w:ascii="Times New Roman" w:eastAsia="SimSun" w:hAnsi="Times New Roman"/>
          <w:sz w:val="20"/>
          <w:szCs w:val="20"/>
        </w:rPr>
        <w:t>ID</w:t>
      </w:r>
      <w:r w:rsidRPr="007D4064">
        <w:rPr>
          <w:rFonts w:ascii="Times New Roman" w:eastAsia="SimSun" w:hAnsi="Times New Roman"/>
          <w:sz w:val="20"/>
          <w:szCs w:val="20"/>
        </w:rPr>
        <w:t xml:space="preserve">. </w:t>
      </w:r>
    </w:p>
    <w:p w14:paraId="1721F54A" w14:textId="77777777" w:rsidR="007D4064" w:rsidRDefault="007D4064" w:rsidP="007D4064">
      <w:pPr>
        <w:pStyle w:val="ListParagraph"/>
        <w:numPr>
          <w:ilvl w:val="0"/>
          <w:numId w:val="55"/>
        </w:numPr>
        <w:tabs>
          <w:tab w:val="num" w:pos="1440"/>
        </w:tabs>
        <w:jc w:val="both"/>
        <w:rPr>
          <w:rFonts w:ascii="Times New Roman" w:eastAsia="SimSun" w:hAnsi="Times New Roman"/>
          <w:sz w:val="20"/>
          <w:szCs w:val="20"/>
        </w:rPr>
      </w:pPr>
      <w:r>
        <w:rPr>
          <w:rFonts w:ascii="Times New Roman" w:eastAsia="SimSun" w:hAnsi="Times New Roman"/>
          <w:sz w:val="20"/>
          <w:szCs w:val="20"/>
        </w:rPr>
        <w:t>Once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w:t>
      </w:r>
      <w:r w:rsidRPr="00283E45">
        <w:rPr>
          <w:rFonts w:ascii="Times New Roman" w:eastAsia="SimSun" w:hAnsi="Times New Roman"/>
          <w:sz w:val="20"/>
          <w:szCs w:val="20"/>
        </w:rPr>
        <w:t xml:space="preserve"> elapses</w:t>
      </w:r>
      <w:r>
        <w:rPr>
          <w:rFonts w:ascii="Times New Roman" w:eastAsia="SimSun" w:hAnsi="Times New Roman"/>
          <w:sz w:val="20"/>
          <w:szCs w:val="20"/>
        </w:rPr>
        <w:t>,</w:t>
      </w:r>
      <w:r w:rsidRPr="00283E45">
        <w:rPr>
          <w:rFonts w:ascii="Times New Roman" w:eastAsia="SimSun" w:hAnsi="Times New Roman"/>
          <w:sz w:val="20"/>
          <w:szCs w:val="20"/>
        </w:rPr>
        <w:t xml:space="preserve"> the UE assumes ACK, and not NACK as per the aforementioned agreement. </w:t>
      </w:r>
    </w:p>
    <w:p w14:paraId="5544CF69" w14:textId="77777777" w:rsidR="007D4064" w:rsidRDefault="007D4064" w:rsidP="00E8564F">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w:t>
      </w:r>
      <w:r>
        <w:rPr>
          <w:rFonts w:ascii="Times New Roman" w:eastAsia="SimSun" w:hAnsi="Times New Roman"/>
          <w:sz w:val="20"/>
          <w:szCs w:val="20"/>
        </w:rPr>
        <w:t>does not provide indication of whether a transmission failed, and a</w:t>
      </w:r>
      <w:r w:rsidRPr="00283E45">
        <w:rPr>
          <w:rFonts w:ascii="Times New Roman" w:eastAsia="SimSun" w:hAnsi="Times New Roman"/>
          <w:sz w:val="20"/>
          <w:szCs w:val="20"/>
        </w:rPr>
        <w:t xml:space="preserve"> UE </w:t>
      </w:r>
      <w:r>
        <w:rPr>
          <w:rFonts w:ascii="Times New Roman" w:eastAsia="SimSun" w:hAnsi="Times New Roman"/>
          <w:sz w:val="20"/>
          <w:szCs w:val="20"/>
        </w:rPr>
        <w:t>must rely</w:t>
      </w:r>
      <w:r w:rsidRPr="00283E45">
        <w:rPr>
          <w:rFonts w:ascii="Times New Roman" w:eastAsia="SimSun" w:hAnsi="Times New Roman"/>
          <w:sz w:val="20"/>
          <w:szCs w:val="20"/>
        </w:rPr>
        <w:t xml:space="preserve"> on RLC to detect whether a transmission failure occurred.</w:t>
      </w:r>
    </w:p>
    <w:p w14:paraId="39A98B38" w14:textId="7CC84A44" w:rsidR="00511C46" w:rsidRPr="007D4064" w:rsidRDefault="007D4064" w:rsidP="007D4064">
      <w:pPr>
        <w:pStyle w:val="ListParagraph"/>
        <w:numPr>
          <w:ilvl w:val="0"/>
          <w:numId w:val="55"/>
        </w:numPr>
        <w:tabs>
          <w:tab w:val="num" w:pos="1440"/>
        </w:tabs>
        <w:spacing w:after="120"/>
        <w:jc w:val="both"/>
        <w:rPr>
          <w:rFonts w:ascii="Times New Roman" w:eastAsia="SimSun" w:hAnsi="Times New Roman"/>
          <w:sz w:val="20"/>
          <w:szCs w:val="20"/>
        </w:rPr>
      </w:pPr>
      <w:r>
        <w:rPr>
          <w:rFonts w:ascii="Times New Roman" w:eastAsia="SimSun" w:hAnsi="Times New Roman"/>
          <w:sz w:val="20"/>
          <w:szCs w:val="20"/>
        </w:rPr>
        <w:t>T</w:t>
      </w:r>
      <w:r w:rsidRPr="007D4064">
        <w:rPr>
          <w:rFonts w:ascii="Times New Roman" w:eastAsia="SimSun" w:hAnsi="Times New Roman"/>
          <w:sz w:val="20"/>
          <w:szCs w:val="20"/>
        </w:rPr>
        <w:t xml:space="preserve">he purpose of </w:t>
      </w:r>
      <w:r>
        <w:rPr>
          <w:rFonts w:ascii="Times New Roman" w:eastAsia="SimSun" w:hAnsi="Times New Roman"/>
          <w:sz w:val="20"/>
          <w:szCs w:val="20"/>
        </w:rPr>
        <w:t>introducing a timer for unlicensed operation</w:t>
      </w:r>
      <w:r w:rsidRPr="007D4064">
        <w:rPr>
          <w:rFonts w:ascii="Times New Roman" w:eastAsia="SimSun" w:hAnsi="Times New Roman"/>
          <w:sz w:val="20"/>
          <w:szCs w:val="20"/>
        </w:rPr>
        <w:t xml:space="preserve"> is to prevent </w:t>
      </w:r>
      <w:r>
        <w:rPr>
          <w:rFonts w:ascii="Times New Roman" w:eastAsia="SimSun" w:hAnsi="Times New Roman"/>
          <w:sz w:val="20"/>
          <w:szCs w:val="20"/>
        </w:rPr>
        <w:t>that a</w:t>
      </w:r>
      <w:r w:rsidRPr="007D4064">
        <w:rPr>
          <w:rFonts w:ascii="Times New Roman" w:eastAsia="SimSun" w:hAnsi="Times New Roman"/>
          <w:sz w:val="20"/>
          <w:szCs w:val="20"/>
        </w:rPr>
        <w:t xml:space="preserve"> UE </w:t>
      </w:r>
      <w:r>
        <w:rPr>
          <w:rFonts w:ascii="Times New Roman" w:eastAsia="SimSun" w:hAnsi="Times New Roman"/>
          <w:sz w:val="20"/>
          <w:szCs w:val="20"/>
        </w:rPr>
        <w:t>would</w:t>
      </w:r>
      <w:r w:rsidRPr="007D4064">
        <w:rPr>
          <w:rFonts w:ascii="Times New Roman" w:eastAsia="SimSun" w:hAnsi="Times New Roman"/>
          <w:sz w:val="20"/>
          <w:szCs w:val="20"/>
        </w:rPr>
        <w:t xml:space="preserve"> perform </w:t>
      </w:r>
      <w:r>
        <w:rPr>
          <w:rFonts w:ascii="Times New Roman" w:eastAsia="SimSun" w:hAnsi="Times New Roman"/>
          <w:sz w:val="20"/>
          <w:szCs w:val="20"/>
        </w:rPr>
        <w:t>a</w:t>
      </w:r>
      <w:r w:rsidRPr="007D4064">
        <w:rPr>
          <w:rFonts w:ascii="Times New Roman" w:eastAsia="SimSun" w:hAnsi="Times New Roman"/>
          <w:sz w:val="20"/>
          <w:szCs w:val="20"/>
        </w:rPr>
        <w:t xml:space="preserve"> retransmission </w:t>
      </w:r>
      <w:r>
        <w:rPr>
          <w:rFonts w:ascii="Times New Roman" w:eastAsia="SimSun" w:hAnsi="Times New Roman"/>
          <w:sz w:val="20"/>
          <w:szCs w:val="20"/>
        </w:rPr>
        <w:t xml:space="preserve">using a specific </w:t>
      </w:r>
      <w:r w:rsidRPr="007D4064">
        <w:rPr>
          <w:rFonts w:ascii="Times New Roman" w:eastAsia="SimSun" w:hAnsi="Times New Roman"/>
          <w:sz w:val="20"/>
          <w:szCs w:val="20"/>
        </w:rPr>
        <w:t xml:space="preserve">HARQ process </w:t>
      </w:r>
      <w:r>
        <w:rPr>
          <w:rFonts w:ascii="Times New Roman" w:eastAsia="SimSun" w:hAnsi="Times New Roman"/>
          <w:sz w:val="20"/>
          <w:szCs w:val="20"/>
        </w:rPr>
        <w:t xml:space="preserve">ID </w:t>
      </w:r>
      <w:r w:rsidRPr="007D4064">
        <w:rPr>
          <w:rFonts w:ascii="Times New Roman" w:eastAsia="SimSun" w:hAnsi="Times New Roman"/>
          <w:sz w:val="20"/>
          <w:szCs w:val="20"/>
        </w:rPr>
        <w:t xml:space="preserve">too </w:t>
      </w:r>
      <w:r>
        <w:rPr>
          <w:rFonts w:ascii="Times New Roman" w:eastAsia="SimSun" w:hAnsi="Times New Roman"/>
          <w:sz w:val="20"/>
          <w:szCs w:val="20"/>
        </w:rPr>
        <w:t xml:space="preserve">early, when this process is in reality used. For this purpose, the timing </w:t>
      </w:r>
      <w:r w:rsidRPr="007D4064">
        <w:rPr>
          <w:rFonts w:ascii="Times New Roman" w:eastAsia="SimSun" w:hAnsi="Times New Roman"/>
          <w:sz w:val="20"/>
          <w:szCs w:val="20"/>
        </w:rPr>
        <w:t>value</w:t>
      </w:r>
      <w:r>
        <w:rPr>
          <w:rFonts w:ascii="Times New Roman" w:eastAsia="SimSun" w:hAnsi="Times New Roman"/>
          <w:sz w:val="20"/>
          <w:szCs w:val="20"/>
        </w:rPr>
        <w:t>s configured for this case might be different that those used by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Pr>
          <w:rFonts w:ascii="Times New Roman" w:eastAsia="SimSun" w:hAnsi="Times New Roman"/>
          <w:sz w:val="20"/>
          <w:szCs w:val="20"/>
        </w:rPr>
        <w:t xml:space="preserve"> timer</w:t>
      </w:r>
      <w:r w:rsidRPr="007D4064">
        <w:rPr>
          <w:rFonts w:ascii="Times New Roman" w:eastAsia="SimSun" w:hAnsi="Times New Roman"/>
          <w:sz w:val="20"/>
          <w:szCs w:val="20"/>
        </w:rPr>
        <w:t xml:space="preserve">.  </w:t>
      </w:r>
    </w:p>
    <w:p w14:paraId="6EE87F53" w14:textId="17F691A1" w:rsidR="007D4064" w:rsidRPr="007D4064" w:rsidRDefault="007D4064" w:rsidP="00620740">
      <w:pPr>
        <w:jc w:val="both"/>
        <w:rPr>
          <w:bCs/>
          <w:iCs/>
        </w:rPr>
      </w:pPr>
      <w:r>
        <w:rPr>
          <w:bCs/>
          <w:iCs/>
        </w:rPr>
        <w:t xml:space="preserve">Based on the above motivations, it is more appropriate to introduce a new timer for unlicensed operation, rather than overloading the meaning of the </w:t>
      </w:r>
      <w:r w:rsidR="006F444E">
        <w:rPr>
          <w:lang w:val="en-US"/>
        </w:rPr>
        <w:t xml:space="preserve">Rel-15 NR </w:t>
      </w:r>
      <w:r w:rsidRPr="007D4064">
        <w:rPr>
          <w:bCs/>
          <w:i/>
          <w:iCs/>
        </w:rPr>
        <w:t>configuredGrantTimer</w:t>
      </w:r>
      <w:r>
        <w:t xml:space="preserve"> timer, which would </w:t>
      </w:r>
      <w:r w:rsidR="00620740">
        <w:t>have a different logical functionality and would imply a different UE behaviour based on whether the system operates on a licensed or unlicensed spectrum.</w:t>
      </w:r>
    </w:p>
    <w:p w14:paraId="5D48373B" w14:textId="41D4803B" w:rsidR="00620740" w:rsidRDefault="00620740" w:rsidP="004A1427">
      <w:pPr>
        <w:jc w:val="both"/>
        <w:rPr>
          <w:b/>
          <w:lang w:val="en-US"/>
        </w:rPr>
      </w:pPr>
      <w:r w:rsidRPr="00620740">
        <w:rPr>
          <w:b/>
          <w:lang w:val="en-US"/>
        </w:rPr>
        <w:t xml:space="preserve">Proposal </w:t>
      </w:r>
      <w:r w:rsidR="00D048A5">
        <w:rPr>
          <w:b/>
          <w:lang w:val="en-US"/>
        </w:rPr>
        <w:t>8</w:t>
      </w:r>
      <w:r w:rsidRPr="00620740">
        <w:rPr>
          <w:b/>
          <w:lang w:val="en-US"/>
        </w:rPr>
        <w:t>: For an initial transmission on configured grant resource, its retransmission is performed on configured grant resource</w:t>
      </w:r>
      <w:r w:rsidR="00716B64">
        <w:rPr>
          <w:b/>
          <w:lang w:val="en-US"/>
        </w:rPr>
        <w:t>s</w:t>
      </w:r>
      <w:r w:rsidRPr="00620740">
        <w:rPr>
          <w:b/>
          <w:lang w:val="en-US"/>
        </w:rPr>
        <w:t xml:space="preserve"> upon expiration of a new configured grant timer.</w:t>
      </w:r>
    </w:p>
    <w:p w14:paraId="48C159DB" w14:textId="5131BD3A" w:rsidR="00FD72E7" w:rsidRDefault="00FD72E7" w:rsidP="00FD72E7">
      <w:pPr>
        <w:jc w:val="both"/>
        <w:rPr>
          <w:lang w:val="en-US"/>
        </w:rPr>
      </w:pPr>
      <w:r>
        <w:rPr>
          <w:lang w:val="en-US"/>
        </w:rPr>
        <w:t xml:space="preserve">In Rel. 15 a similar procedure as the LTE SPS is used to discern a new transmission from a retransmission. In particular, the two are distinguished by the use of a different RNTI. In legacy CG, C-RNTI is an indication of a new transmission regardless of the NDI value, and CS-RNTI is an indication of a retransmission when NDI is set to ‘1’, and activation/deactivation with NDI set to ‘0’. In LTE SPS, C-RNTI is an indication of a new transmission regardless of the NDI value, and SPS-C-RNTI is an indication of a retransmission when NDI is set to ‘1’, and activation/deactivation with NDI set to ‘0’. In feLAA, the SPS mechanism was not adopted, and in order to distinguish the unlicensed DCIs between those used for scheduled and autonomous transmission a new RNTI was introduced: AUL-C-RNTI. In this matter, independently if a scheduled transmission is a new transmission or a </w:t>
      </w:r>
      <w:r w:rsidR="00227520">
        <w:rPr>
          <w:lang w:val="en-US"/>
        </w:rPr>
        <w:t>re-</w:t>
      </w:r>
      <w:r>
        <w:rPr>
          <w:lang w:val="en-US"/>
        </w:rPr>
        <w:t>transmission</w:t>
      </w:r>
      <w:r w:rsidR="00EC43C0">
        <w:rPr>
          <w:lang w:val="en-US"/>
        </w:rPr>
        <w:t>,</w:t>
      </w:r>
      <w:r>
        <w:rPr>
          <w:lang w:val="en-US"/>
        </w:rPr>
        <w:t xml:space="preserve"> C-RNTI is used, and the distinction between the two types of transmission is inferred from the NDI toggling (i.e. </w:t>
      </w:r>
      <w:r w:rsidR="00050149">
        <w:rPr>
          <w:lang w:val="en-US"/>
        </w:rPr>
        <w:t xml:space="preserve">for a </w:t>
      </w:r>
      <w:r>
        <w:rPr>
          <w:lang w:val="en-US"/>
        </w:rPr>
        <w:t>new transmissio</w:t>
      </w:r>
      <w:r w:rsidR="00050149">
        <w:rPr>
          <w:lang w:val="en-US"/>
        </w:rPr>
        <w:t>n, the NDI is toggled, while for a retransmission the NDI is not toggled</w:t>
      </w:r>
      <w:r>
        <w:rPr>
          <w:lang w:val="en-US"/>
        </w:rPr>
        <w:t>)</w:t>
      </w:r>
      <w:r w:rsidR="00050149">
        <w:rPr>
          <w:lang w:val="en-US"/>
        </w:rPr>
        <w:t xml:space="preserve">. </w:t>
      </w:r>
    </w:p>
    <w:p w14:paraId="25CC3467" w14:textId="1B0839EE" w:rsidR="00227520" w:rsidRDefault="00227520" w:rsidP="00FD72E7">
      <w:pPr>
        <w:jc w:val="both"/>
        <w:rPr>
          <w:lang w:val="en-US"/>
        </w:rPr>
      </w:pPr>
      <w:r>
        <w:object w:dxaOrig="13455" w:dyaOrig="1905" w14:anchorId="26030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8.25pt" o:ole="">
            <v:imagedata r:id="rId16" o:title=""/>
          </v:shape>
          <o:OLEObject Type="Embed" ProgID="PBrush" ShapeID="_x0000_i1025" DrawAspect="Content" ObjectID="_1631971436" r:id="rId17"/>
        </w:object>
      </w:r>
    </w:p>
    <w:p w14:paraId="25A30EAB" w14:textId="188A2A62" w:rsidR="00227520" w:rsidRPr="004A1427" w:rsidRDefault="00227520" w:rsidP="004A1427">
      <w:pPr>
        <w:jc w:val="center"/>
        <w:rPr>
          <w:b/>
          <w:bCs/>
        </w:rPr>
      </w:pPr>
      <w:r w:rsidRPr="004A1427">
        <w:rPr>
          <w:b/>
          <w:bCs/>
        </w:rPr>
        <w:t xml:space="preserve">Figure </w:t>
      </w:r>
      <w:r w:rsidRPr="00227520">
        <w:rPr>
          <w:b/>
          <w:bCs/>
        </w:rPr>
        <w:t>5</w:t>
      </w:r>
      <w:r>
        <w:rPr>
          <w:b/>
          <w:bCs/>
        </w:rPr>
        <w:t>:</w:t>
      </w:r>
      <w:r w:rsidRPr="004A1427">
        <w:rPr>
          <w:b/>
          <w:bCs/>
        </w:rPr>
        <w:t xml:space="preserve"> Summary of the RNTI handling for legacy NR CG, LTE SPS and LTE AUL.</w:t>
      </w:r>
    </w:p>
    <w:p w14:paraId="2FCF7F14" w14:textId="713129D1" w:rsidR="00DB3AEE" w:rsidRDefault="00227520" w:rsidP="004A1427">
      <w:pPr>
        <w:jc w:val="both"/>
        <w:rPr>
          <w:lang w:eastAsia="x-none"/>
        </w:rPr>
      </w:pPr>
      <w:r>
        <w:rPr>
          <w:lang w:val="en-US"/>
        </w:rPr>
        <w:t>When considering which approach to use for Rel.16 CG in NR-U, the following issue should be taken into account</w:t>
      </w:r>
      <w:r w:rsidR="00EC43C0">
        <w:rPr>
          <w:lang w:val="en-US"/>
        </w:rPr>
        <w:t xml:space="preserve">: According to current agreements, the RNTI </w:t>
      </w:r>
      <w:r w:rsidR="00DB3AEE">
        <w:rPr>
          <w:lang w:val="en-US"/>
        </w:rPr>
        <w:t xml:space="preserve">and HARQ ID that can be </w:t>
      </w:r>
      <w:r w:rsidR="00EC43C0">
        <w:rPr>
          <w:lang w:val="en-US"/>
        </w:rPr>
        <w:t xml:space="preserve">used for CG transmission </w:t>
      </w:r>
      <w:r w:rsidR="00DB3AEE">
        <w:rPr>
          <w:lang w:val="en-US"/>
        </w:rPr>
        <w:t xml:space="preserve">need to be </w:t>
      </w:r>
      <w:r w:rsidR="00EC43C0">
        <w:rPr>
          <w:lang w:val="en-US"/>
        </w:rPr>
        <w:t xml:space="preserve">chosen </w:t>
      </w:r>
      <w:r w:rsidR="00DB3AEE">
        <w:rPr>
          <w:lang w:val="en-US"/>
        </w:rPr>
        <w:t xml:space="preserve">from a limited pool of values, which can be also used for GB transmissions. </w:t>
      </w:r>
      <w:r w:rsidR="00837D5E">
        <w:rPr>
          <w:lang w:val="en-US"/>
        </w:rPr>
        <w:t>A</w:t>
      </w:r>
      <w:r w:rsidR="00DB3AEE">
        <w:rPr>
          <w:lang w:val="en-US"/>
        </w:rPr>
        <w:t>ssume</w:t>
      </w:r>
      <w:r w:rsidR="00B932BA" w:rsidRPr="006C6A37">
        <w:rPr>
          <w:lang w:eastAsia="x-none"/>
        </w:rPr>
        <w:t xml:space="preserve"> a UE transmits a CG TB with HARQ process </w:t>
      </w:r>
      <w:r w:rsidR="00EC43C0">
        <w:rPr>
          <w:lang w:eastAsia="x-none"/>
        </w:rPr>
        <w:t>ID</w:t>
      </w:r>
      <w:r w:rsidR="00B932BA" w:rsidRPr="006C6A37">
        <w:rPr>
          <w:lang w:eastAsia="x-none"/>
        </w:rPr>
        <w:t xml:space="preserve"> </w:t>
      </w:r>
      <w:r w:rsidR="00EC43C0">
        <w:rPr>
          <w:lang w:eastAsia="x-none"/>
        </w:rPr>
        <w:t>‘X’. H</w:t>
      </w:r>
      <w:r w:rsidR="00B932BA" w:rsidRPr="006C6A37">
        <w:rPr>
          <w:lang w:eastAsia="x-none"/>
        </w:rPr>
        <w:t xml:space="preserve">owever, </w:t>
      </w:r>
      <w:r w:rsidR="00781443">
        <w:rPr>
          <w:lang w:eastAsia="x-none"/>
        </w:rPr>
        <w:t xml:space="preserve">if </w:t>
      </w:r>
      <w:r w:rsidR="00EC43C0">
        <w:rPr>
          <w:lang w:eastAsia="x-none"/>
        </w:rPr>
        <w:t xml:space="preserve">the </w:t>
      </w:r>
      <w:r w:rsidR="00B932BA" w:rsidRPr="006C6A37">
        <w:rPr>
          <w:lang w:eastAsia="x-none"/>
        </w:rPr>
        <w:t xml:space="preserve">gNB </w:t>
      </w:r>
      <w:r w:rsidR="00DB3AEE">
        <w:rPr>
          <w:lang w:eastAsia="x-none"/>
        </w:rPr>
        <w:t xml:space="preserve">is not able to </w:t>
      </w:r>
      <w:r w:rsidR="00B932BA" w:rsidRPr="006C6A37">
        <w:rPr>
          <w:lang w:eastAsia="x-none"/>
        </w:rPr>
        <w:t xml:space="preserve">detect </w:t>
      </w:r>
      <w:r w:rsidR="00DB3AEE">
        <w:rPr>
          <w:lang w:eastAsia="x-none"/>
        </w:rPr>
        <w:t>this</w:t>
      </w:r>
      <w:r w:rsidR="00EC43C0">
        <w:rPr>
          <w:lang w:eastAsia="x-none"/>
        </w:rPr>
        <w:t xml:space="preserve"> transmission</w:t>
      </w:r>
      <w:r w:rsidR="00781443">
        <w:rPr>
          <w:lang w:eastAsia="x-none"/>
        </w:rPr>
        <w:t xml:space="preserve"> due to unexpected interference</w:t>
      </w:r>
      <w:r w:rsidR="00EC43C0">
        <w:rPr>
          <w:lang w:eastAsia="x-none"/>
        </w:rPr>
        <w:t>, i.e. DTX</w:t>
      </w:r>
      <w:r w:rsidR="00DB3AEE">
        <w:rPr>
          <w:lang w:eastAsia="x-none"/>
        </w:rPr>
        <w:t xml:space="preserve">, </w:t>
      </w:r>
      <w:r w:rsidR="00781443">
        <w:rPr>
          <w:lang w:eastAsia="x-none"/>
        </w:rPr>
        <w:t>then</w:t>
      </w:r>
      <w:r w:rsidR="00DB3AEE">
        <w:rPr>
          <w:lang w:eastAsia="x-none"/>
        </w:rPr>
        <w:t xml:space="preserve"> it is unaware that the UE has </w:t>
      </w:r>
      <w:r w:rsidR="004025E8">
        <w:rPr>
          <w:lang w:eastAsia="x-none"/>
        </w:rPr>
        <w:t xml:space="preserve">already </w:t>
      </w:r>
      <w:r w:rsidR="00DB3AEE">
        <w:rPr>
          <w:lang w:eastAsia="x-none"/>
        </w:rPr>
        <w:t>used HARQ process ID ‘X’. If now, the gN</w:t>
      </w:r>
      <w:r w:rsidR="004025E8">
        <w:rPr>
          <w:lang w:eastAsia="x-none"/>
        </w:rPr>
        <w:t>B</w:t>
      </w:r>
      <w:r w:rsidR="00DB3AEE">
        <w:rPr>
          <w:lang w:eastAsia="x-none"/>
        </w:rPr>
        <w:t xml:space="preserve"> schedules a dynamic PUSCH with C-RNTI using the same HARQ</w:t>
      </w:r>
      <w:r w:rsidR="004025E8">
        <w:rPr>
          <w:lang w:eastAsia="x-none"/>
        </w:rPr>
        <w:t xml:space="preserve"> process ID</w:t>
      </w:r>
      <w:r w:rsidR="00C12F7F">
        <w:rPr>
          <w:lang w:eastAsia="x-none"/>
        </w:rPr>
        <w:t xml:space="preserve"> as that used for the CG transmission</w:t>
      </w:r>
      <w:r w:rsidR="004025E8">
        <w:rPr>
          <w:lang w:eastAsia="x-none"/>
        </w:rPr>
        <w:t xml:space="preserve">, the UE would interpret the CG transmission as successfully transmitted, and it </w:t>
      </w:r>
      <w:r w:rsidR="00C12F7F">
        <w:rPr>
          <w:lang w:eastAsia="x-none"/>
        </w:rPr>
        <w:t>will fl</w:t>
      </w:r>
      <w:r w:rsidR="00837D5E">
        <w:rPr>
          <w:lang w:eastAsia="x-none"/>
        </w:rPr>
        <w:t>u</w:t>
      </w:r>
      <w:r w:rsidR="00C12F7F">
        <w:rPr>
          <w:lang w:eastAsia="x-none"/>
        </w:rPr>
        <w:t>sh-out the buffer related to that HARQ-ID replacing its content with a new TB, when instead the gNB has never successfully received it</w:t>
      </w:r>
      <w:r w:rsidR="00AC38D3">
        <w:rPr>
          <w:lang w:eastAsia="x-none"/>
        </w:rPr>
        <w:t xml:space="preserve">. This issue will be eventually detected though higher layer retransmission and that CG transmission may be recovered, but after a long delay. </w:t>
      </w:r>
    </w:p>
    <w:p w14:paraId="451B7230" w14:textId="7F1788CF" w:rsidR="00D048A5" w:rsidRDefault="00227520" w:rsidP="004A1427">
      <w:pPr>
        <w:jc w:val="both"/>
        <w:rPr>
          <w:b/>
          <w:lang w:val="en-US"/>
        </w:rPr>
      </w:pPr>
      <w:r>
        <w:rPr>
          <w:b/>
          <w:lang w:val="en-US"/>
        </w:rPr>
        <w:lastRenderedPageBreak/>
        <w:t>O</w:t>
      </w:r>
      <w:r w:rsidR="00AC2D1E" w:rsidRPr="00AC2D1E">
        <w:rPr>
          <w:b/>
          <w:lang w:val="en-US"/>
        </w:rPr>
        <w:t xml:space="preserve">bservation 3: If similar approach as legacy NR CG or LTE SPS is used </w:t>
      </w:r>
      <w:r w:rsidR="00EC43C0">
        <w:rPr>
          <w:b/>
          <w:lang w:val="en-US"/>
        </w:rPr>
        <w:t>for CG in NR-U</w:t>
      </w:r>
      <w:r w:rsidR="00AC2D1E" w:rsidRPr="00AC2D1E">
        <w:rPr>
          <w:b/>
          <w:lang w:val="en-US"/>
        </w:rPr>
        <w:t>, the UE is unable to discern whet</w:t>
      </w:r>
      <w:r w:rsidR="00EC43C0">
        <w:rPr>
          <w:b/>
          <w:lang w:val="en-US"/>
        </w:rPr>
        <w:t>h</w:t>
      </w:r>
      <w:r w:rsidR="00AC2D1E" w:rsidRPr="00AC2D1E">
        <w:rPr>
          <w:b/>
          <w:lang w:val="en-US"/>
        </w:rPr>
        <w:t xml:space="preserve">er an initial transmission or retransmission performed using a given HARQ process </w:t>
      </w:r>
      <w:r w:rsidR="00EC43C0">
        <w:rPr>
          <w:b/>
          <w:lang w:val="en-US"/>
        </w:rPr>
        <w:t>ID</w:t>
      </w:r>
      <w:r w:rsidR="00AC2D1E" w:rsidRPr="00AC2D1E">
        <w:rPr>
          <w:b/>
          <w:lang w:val="en-US"/>
        </w:rPr>
        <w:t xml:space="preserve"> has been successfully received</w:t>
      </w:r>
      <w:r w:rsidR="00EC43C0">
        <w:rPr>
          <w:b/>
          <w:lang w:val="en-US"/>
        </w:rPr>
        <w:t xml:space="preserve"> or not</w:t>
      </w:r>
      <w:r w:rsidR="00AC2D1E" w:rsidRPr="00AC2D1E">
        <w:rPr>
          <w:b/>
          <w:lang w:val="en-US"/>
        </w:rPr>
        <w:t xml:space="preserve"> by the gNB, for the case when the gNB initiates a GB transmission with the same HARQ process </w:t>
      </w:r>
      <w:r w:rsidR="00EC43C0">
        <w:rPr>
          <w:b/>
          <w:lang w:val="en-US"/>
        </w:rPr>
        <w:t>ID</w:t>
      </w:r>
      <w:r w:rsidR="00AC2D1E" w:rsidRPr="00AC2D1E">
        <w:rPr>
          <w:b/>
          <w:lang w:val="en-US"/>
        </w:rPr>
        <w:t xml:space="preserve">.  </w:t>
      </w:r>
    </w:p>
    <w:p w14:paraId="48F87CB2" w14:textId="77777777" w:rsidR="00D048A5" w:rsidRDefault="00D048A5" w:rsidP="00620740">
      <w:pPr>
        <w:rPr>
          <w:b/>
          <w:lang w:val="en-US"/>
        </w:rPr>
      </w:pPr>
    </w:p>
    <w:p w14:paraId="1268756E" w14:textId="36E3A88C" w:rsidR="00296417" w:rsidRDefault="00296417" w:rsidP="00296417">
      <w:pPr>
        <w:pStyle w:val="Heading2"/>
        <w:rPr>
          <w:b/>
          <w:sz w:val="24"/>
          <w:szCs w:val="24"/>
        </w:rPr>
      </w:pPr>
      <w:r>
        <w:rPr>
          <w:b/>
          <w:sz w:val="24"/>
          <w:szCs w:val="24"/>
        </w:rPr>
        <w:t>2.5</w:t>
      </w:r>
      <w:r w:rsidRPr="00D609FD">
        <w:rPr>
          <w:b/>
          <w:sz w:val="24"/>
          <w:szCs w:val="24"/>
        </w:rPr>
        <w:t xml:space="preserve"> </w:t>
      </w:r>
      <w:r w:rsidR="001C03ED">
        <w:rPr>
          <w:b/>
          <w:sz w:val="24"/>
          <w:szCs w:val="24"/>
        </w:rPr>
        <w:t>Activation/deactivation and DFI DCI: Format and Content</w:t>
      </w:r>
      <w:r>
        <w:rPr>
          <w:b/>
          <w:sz w:val="24"/>
          <w:szCs w:val="24"/>
        </w:rPr>
        <w:t xml:space="preserve"> </w:t>
      </w:r>
    </w:p>
    <w:p w14:paraId="0339E6A1" w14:textId="67A8C713" w:rsidR="00FB2503" w:rsidRDefault="00FB2503" w:rsidP="00FB2503">
      <w:pPr>
        <w:jc w:val="both"/>
      </w:pPr>
      <w:r>
        <w:t xml:space="preserve">In FeLAA AUL, DFI is introduced to indicate HARQ-ACK for the PUSCH. One HARQ-ACK bit is transmitted for each TB in the DFI. In summary 16 or 32 bits are transmitted in DFI for all HARQ processes for UL TM1 or TM2. </w:t>
      </w:r>
      <w:r w:rsidR="002A1D32">
        <w:t>And</w:t>
      </w:r>
      <w:r w:rsidR="002E7801">
        <w:t xml:space="preserve"> for a HARQ process not configured for </w:t>
      </w:r>
      <w:r w:rsidR="00CF259C">
        <w:t>AUL</w:t>
      </w:r>
      <w:r w:rsidR="002E7801">
        <w:t xml:space="preserve"> transmis</w:t>
      </w:r>
      <w:r w:rsidR="00CF259C">
        <w:t xml:space="preserve">sion, the HARQ-ACK bit is still needs to be </w:t>
      </w:r>
      <w:r w:rsidR="002E7801">
        <w:t>transmitted for CWS adjustment</w:t>
      </w:r>
      <w:r w:rsidR="00CF259C">
        <w:t xml:space="preserve"> purpose</w:t>
      </w:r>
      <w:r w:rsidR="002E7801">
        <w:t>. We believe the same principle</w:t>
      </w:r>
      <w:r w:rsidR="003C36B1">
        <w:t xml:space="preserve"> on </w:t>
      </w:r>
      <w:r w:rsidR="007E334F">
        <w:t>DFI that was used in the FeLAA design</w:t>
      </w:r>
      <w:r w:rsidR="002E7801">
        <w:t xml:space="preserve"> </w:t>
      </w:r>
      <w:r w:rsidR="00CF259C">
        <w:t>can</w:t>
      </w:r>
      <w:r w:rsidR="002E7801">
        <w:t xml:space="preserve"> be </w:t>
      </w:r>
      <w:r w:rsidR="00CF259C">
        <w:t>applicable for</w:t>
      </w:r>
      <w:r w:rsidR="002E7801">
        <w:t xml:space="preserve"> NR-U</w:t>
      </w:r>
      <w:r w:rsidR="00A35EC9">
        <w:t>.</w:t>
      </w:r>
      <w:r w:rsidR="00B932BA">
        <w:t xml:space="preserve"> </w:t>
      </w:r>
      <w:r w:rsidR="006B5310">
        <w:t xml:space="preserve">However, </w:t>
      </w:r>
      <w:r>
        <w:t xml:space="preserve">a direct extension of the scheme may result in quite large overhead </w:t>
      </w:r>
      <w:r w:rsidR="00B932BA">
        <w:t xml:space="preserve">if </w:t>
      </w:r>
      <w:r w:rsidRPr="002F705E">
        <w:t>NR-U configured grant based PUSCH support</w:t>
      </w:r>
      <w:r w:rsidR="00B932BA">
        <w:t>s</w:t>
      </w:r>
      <w:r w:rsidRPr="002F705E">
        <w:t xml:space="preserve"> CBG based transmission</w:t>
      </w:r>
      <w:r w:rsidR="00B932BA">
        <w:t>s</w:t>
      </w:r>
      <w:r w:rsidRPr="002F705E">
        <w:t xml:space="preserve">. </w:t>
      </w:r>
      <w:r>
        <w:t>Assuming 16 HARQ processes for CG, and each TB has 8 CBGs configured, 128 bits should be carried in DFI</w:t>
      </w:r>
      <w:r w:rsidR="00CF259C">
        <w:t>, which is too large compared to regular DCI size</w:t>
      </w:r>
      <w:r>
        <w:t xml:space="preserve">. </w:t>
      </w:r>
      <w:r w:rsidR="00B932BA">
        <w:t>If CBG base</w:t>
      </w:r>
      <w:r w:rsidR="00731C19">
        <w:t>d</w:t>
      </w:r>
      <w:r w:rsidR="00B932BA">
        <w:t xml:space="preserve"> transmissions are supported for CG, </w:t>
      </w:r>
      <w:r w:rsidR="002A1D32">
        <w:t>overhead reduction scheme</w:t>
      </w:r>
      <w:r w:rsidR="000F7348">
        <w:t>s</w:t>
      </w:r>
      <w:r w:rsidR="002A1D32">
        <w:t xml:space="preserve"> </w:t>
      </w:r>
      <w:r w:rsidR="00B932BA">
        <w:t xml:space="preserve">are </w:t>
      </w:r>
      <w:r w:rsidR="002A1D32">
        <w:t>necessary</w:t>
      </w:r>
      <w:r w:rsidR="00CF259C">
        <w:t xml:space="preserve"> in order to match the DFI size with existing DCI size</w:t>
      </w:r>
      <w:r w:rsidR="00C619C6">
        <w:t xml:space="preserve">. </w:t>
      </w:r>
      <w:r w:rsidR="003275ED">
        <w:t xml:space="preserve"> </w:t>
      </w:r>
      <w:r w:rsidR="00CF259C">
        <w:t>One</w:t>
      </w:r>
      <w:r w:rsidR="002A1D32">
        <w:t xml:space="preserve"> simple way is that</w:t>
      </w:r>
      <w:r w:rsidR="00745EE8">
        <w:t xml:space="preserve"> </w:t>
      </w:r>
      <w:r w:rsidR="002A1D32">
        <w:t xml:space="preserve">only the </w:t>
      </w:r>
      <w:r w:rsidR="00745EE8">
        <w:t>HARQ-ACK</w:t>
      </w:r>
      <w:r w:rsidR="002A1D32">
        <w:t>s</w:t>
      </w:r>
      <w:r w:rsidR="00745EE8">
        <w:t xml:space="preserve"> for a subset of HARQ processes </w:t>
      </w:r>
      <w:r w:rsidR="002A1D32">
        <w:t>are</w:t>
      </w:r>
      <w:r w:rsidR="00745EE8">
        <w:t xml:space="preserve"> transmitted in a </w:t>
      </w:r>
      <w:r w:rsidR="00CF259C">
        <w:t xml:space="preserve">single </w:t>
      </w:r>
      <w:r w:rsidR="00745EE8">
        <w:t>DFI</w:t>
      </w:r>
      <w:r w:rsidR="00BB45B8">
        <w:t xml:space="preserve">, </w:t>
      </w:r>
      <w:r w:rsidR="00CF259C">
        <w:t>and the remaining HARQ-ACKs can be transmitted in different DFIs</w:t>
      </w:r>
      <w:r w:rsidR="00745EE8">
        <w:t>.</w:t>
      </w:r>
    </w:p>
    <w:p w14:paraId="62EA2B00" w14:textId="061E3616" w:rsidR="00BB45B8" w:rsidRPr="004A1427" w:rsidRDefault="00BB45B8" w:rsidP="004A1427">
      <w:pPr>
        <w:jc w:val="both"/>
        <w:rPr>
          <w:lang w:val="en-US"/>
        </w:rPr>
      </w:pPr>
      <w:r w:rsidRPr="004A1427">
        <w:rPr>
          <w:lang w:val="en-US"/>
        </w:rPr>
        <w:t xml:space="preserve">Given </w:t>
      </w:r>
      <w:r w:rsidR="000F7348">
        <w:rPr>
          <w:lang w:val="en-US"/>
        </w:rPr>
        <w:t xml:space="preserve">that </w:t>
      </w:r>
      <w:r w:rsidR="00237393">
        <w:rPr>
          <w:lang w:val="en-US"/>
        </w:rPr>
        <w:t xml:space="preserve">the legacy </w:t>
      </w:r>
      <w:r w:rsidR="000F7348">
        <w:rPr>
          <w:lang w:val="en-US"/>
        </w:rPr>
        <w:t>t</w:t>
      </w:r>
      <w:r w:rsidR="00F261B8">
        <w:rPr>
          <w:lang w:val="en-US"/>
        </w:rPr>
        <w:t xml:space="preserve">ype 2 </w:t>
      </w:r>
      <w:r w:rsidR="000F7348">
        <w:rPr>
          <w:lang w:val="en-US"/>
        </w:rPr>
        <w:t>CG resource allocation mechanism</w:t>
      </w:r>
      <w:r w:rsidR="00237393">
        <w:rPr>
          <w:lang w:val="en-US"/>
        </w:rPr>
        <w:t xml:space="preserve"> is based upon a combination of RRC configurations, and </w:t>
      </w:r>
      <w:r w:rsidR="000F7348">
        <w:rPr>
          <w:lang w:val="en-US"/>
        </w:rPr>
        <w:t xml:space="preserve">L1 </w:t>
      </w:r>
      <w:r w:rsidR="00237393">
        <w:rPr>
          <w:lang w:val="en-US"/>
        </w:rPr>
        <w:t>signaling used to activate and deactivate that specific configuration, the design of</w:t>
      </w:r>
      <w:r w:rsidR="00820DE2">
        <w:rPr>
          <w:lang w:val="en-US"/>
        </w:rPr>
        <w:t xml:space="preserve"> an activation/deactivation </w:t>
      </w:r>
      <w:r w:rsidR="00237393">
        <w:rPr>
          <w:lang w:val="en-US"/>
        </w:rPr>
        <w:t>DCI is needed. In order to reduce blind detection and complexity, the activation/deactivation and DFI DCI</w:t>
      </w:r>
      <w:r w:rsidR="00143F72">
        <w:rPr>
          <w:lang w:val="en-US"/>
        </w:rPr>
        <w:t>s</w:t>
      </w:r>
      <w:r w:rsidR="00237393">
        <w:rPr>
          <w:lang w:val="en-US"/>
        </w:rPr>
        <w:t xml:space="preserve"> </w:t>
      </w:r>
      <w:r w:rsidR="00820DE2">
        <w:rPr>
          <w:lang w:val="en-US"/>
        </w:rPr>
        <w:t>must have the same payload size.</w:t>
      </w:r>
    </w:p>
    <w:p w14:paraId="26BADFED" w14:textId="500D9779" w:rsidR="00AC2D1E" w:rsidRDefault="00AC2D1E" w:rsidP="00AC2D1E">
      <w:pPr>
        <w:rPr>
          <w:b/>
          <w:lang w:val="en-US"/>
        </w:rPr>
      </w:pPr>
      <w:r w:rsidRPr="00AC2D1E">
        <w:rPr>
          <w:b/>
          <w:lang w:val="en-US"/>
        </w:rPr>
        <w:t xml:space="preserve">Proposal </w:t>
      </w:r>
      <w:r w:rsidR="00820DE2">
        <w:rPr>
          <w:b/>
          <w:lang w:val="en-US"/>
        </w:rPr>
        <w:t>10</w:t>
      </w:r>
      <w:r w:rsidRPr="00AC2D1E">
        <w:rPr>
          <w:b/>
          <w:lang w:val="en-US"/>
        </w:rPr>
        <w:t>: To reduce blind detection and complexity, the activation/deactivation and DFI DCI have the same payload size.</w:t>
      </w:r>
    </w:p>
    <w:p w14:paraId="619C420A" w14:textId="57E543A7" w:rsidR="00AD3B02" w:rsidRDefault="00820DE2" w:rsidP="004A1427">
      <w:pPr>
        <w:spacing w:before="120" w:after="0"/>
        <w:jc w:val="both"/>
        <w:rPr>
          <w:kern w:val="2"/>
          <w:lang w:val="en-US" w:eastAsia="ko-KR"/>
        </w:rPr>
      </w:pPr>
      <w:r>
        <w:rPr>
          <w:lang w:val="en-US"/>
        </w:rPr>
        <w:t xml:space="preserve">In order to discern </w:t>
      </w:r>
      <w:r w:rsidR="00143F72">
        <w:rPr>
          <w:lang w:val="en-US"/>
        </w:rPr>
        <w:t>the newly defined DCIs used for CG in unlicensed operation among them and with the other DCIs used for DL operation</w:t>
      </w:r>
      <w:r w:rsidR="00143F72" w:rsidRPr="00AD3B02">
        <w:rPr>
          <w:lang w:val="en-US"/>
        </w:rPr>
        <w:t xml:space="preserve">, </w:t>
      </w:r>
      <w:r w:rsidR="00143F72">
        <w:rPr>
          <w:lang w:val="en-US"/>
        </w:rPr>
        <w:t xml:space="preserve">two bits are required: one bit is used to differentiate between UL and DL DCIs, and one bit is used to discern between the activation/deactivation and the DFI DCI. </w:t>
      </w:r>
      <w:r w:rsidR="00AD3B02">
        <w:rPr>
          <w:kern w:val="2"/>
          <w:lang w:val="en-US" w:eastAsia="ko-KR"/>
        </w:rPr>
        <w:t xml:space="preserve">The DCI for activation can include at least information regarding the specific time domain configuration that needs to be activated, but also power control and </w:t>
      </w:r>
      <w:r w:rsidR="00AD3B02" w:rsidRPr="001C67E0">
        <w:rPr>
          <w:kern w:val="2"/>
          <w:lang w:val="en-US" w:eastAsia="ko-KR"/>
        </w:rPr>
        <w:t xml:space="preserve">the link adaptation information such as </w:t>
      </w:r>
      <w:r w:rsidR="00AD3B02">
        <w:rPr>
          <w:kern w:val="2"/>
          <w:lang w:val="en-US" w:eastAsia="ko-KR"/>
        </w:rPr>
        <w:t xml:space="preserve">TPC command, and MCS. </w:t>
      </w:r>
    </w:p>
    <w:p w14:paraId="11613543" w14:textId="77777777" w:rsidR="00780C37" w:rsidRDefault="00780C37" w:rsidP="00AC2D1E">
      <w:pPr>
        <w:rPr>
          <w:b/>
          <w:lang w:val="en-US"/>
        </w:rPr>
      </w:pPr>
    </w:p>
    <w:p w14:paraId="64B6E4DD" w14:textId="3AD1F201" w:rsidR="00AC2D1E" w:rsidRDefault="00AC2D1E" w:rsidP="00AC2D1E">
      <w:pPr>
        <w:rPr>
          <w:b/>
          <w:lang w:val="en-US"/>
        </w:rPr>
      </w:pPr>
      <w:r w:rsidRPr="00AC2D1E">
        <w:rPr>
          <w:b/>
          <w:lang w:val="en-US"/>
        </w:rPr>
        <w:t xml:space="preserve">Proposal 11: </w:t>
      </w:r>
      <w:r w:rsidR="00143F72">
        <w:rPr>
          <w:b/>
          <w:lang w:val="en-US"/>
        </w:rPr>
        <w:t>Two of the bits of the activation/deactivation and DFI DCI are used for the following purpose</w:t>
      </w:r>
      <w:r w:rsidRPr="00AC2D1E">
        <w:rPr>
          <w:b/>
          <w:lang w:val="en-US"/>
        </w:rPr>
        <w:t xml:space="preserve">: 1 bits is used to </w:t>
      </w:r>
      <w:r w:rsidR="00143F72" w:rsidRPr="00AC2D1E">
        <w:rPr>
          <w:b/>
          <w:lang w:val="en-US"/>
        </w:rPr>
        <w:t>differentiate</w:t>
      </w:r>
      <w:r w:rsidRPr="00AC2D1E">
        <w:rPr>
          <w:b/>
          <w:lang w:val="en-US"/>
        </w:rPr>
        <w:t xml:space="preserve"> among UL/DL DCIs, and one bit is used to </w:t>
      </w:r>
      <w:r w:rsidR="00143F72" w:rsidRPr="00AC2D1E">
        <w:rPr>
          <w:b/>
          <w:lang w:val="en-US"/>
        </w:rPr>
        <w:t>differentiate</w:t>
      </w:r>
      <w:r w:rsidRPr="00AC2D1E">
        <w:rPr>
          <w:b/>
          <w:lang w:val="en-US"/>
        </w:rPr>
        <w:t xml:space="preserve"> between the activation/deactivation and DFI DCI.</w:t>
      </w:r>
    </w:p>
    <w:p w14:paraId="5776EC0B" w14:textId="4D60CB55" w:rsidR="00AC2D1E" w:rsidRDefault="00AC2D1E" w:rsidP="00AC2D1E">
      <w:pPr>
        <w:rPr>
          <w:b/>
          <w:lang w:val="en-US"/>
        </w:rPr>
      </w:pPr>
      <w:r w:rsidRPr="00AC2D1E">
        <w:rPr>
          <w:b/>
          <w:lang w:val="en-US"/>
        </w:rPr>
        <w:t xml:space="preserve">Proposal 12: At least the following fields should be carried within the activation DCI: information regarding the </w:t>
      </w:r>
      <w:r w:rsidR="00780C37">
        <w:rPr>
          <w:b/>
          <w:lang w:val="en-US"/>
        </w:rPr>
        <w:t xml:space="preserve">specific </w:t>
      </w:r>
      <w:r w:rsidRPr="00AC2D1E">
        <w:rPr>
          <w:b/>
          <w:lang w:val="en-US"/>
        </w:rPr>
        <w:t>time domain configuration</w:t>
      </w:r>
      <w:r w:rsidR="00780C37">
        <w:rPr>
          <w:b/>
          <w:lang w:val="en-US"/>
        </w:rPr>
        <w:t xml:space="preserve"> used</w:t>
      </w:r>
      <w:r w:rsidRPr="00AC2D1E">
        <w:rPr>
          <w:b/>
          <w:lang w:val="en-US"/>
        </w:rPr>
        <w:t xml:space="preserve">, MCS, </w:t>
      </w:r>
      <w:r w:rsidR="00780C37">
        <w:rPr>
          <w:b/>
          <w:lang w:val="en-US"/>
        </w:rPr>
        <w:t xml:space="preserve">and </w:t>
      </w:r>
      <w:r w:rsidRPr="00AC2D1E">
        <w:rPr>
          <w:b/>
          <w:lang w:val="en-US"/>
        </w:rPr>
        <w:t xml:space="preserve">TPC command. </w:t>
      </w:r>
    </w:p>
    <w:p w14:paraId="479C650D" w14:textId="1F472871" w:rsidR="008244AA" w:rsidRDefault="008244AA" w:rsidP="008244AA">
      <w:pPr>
        <w:spacing w:after="0"/>
        <w:jc w:val="both"/>
      </w:pPr>
      <w:r>
        <w:t>During the RAN#1 98 meeting [7], the following agreement was made:</w:t>
      </w:r>
    </w:p>
    <w:p w14:paraId="3CBBC2D6" w14:textId="77777777" w:rsidR="008244AA" w:rsidRDefault="008244AA" w:rsidP="00E104D7">
      <w:pPr>
        <w:pStyle w:val="ListParagraph"/>
        <w:jc w:val="both"/>
        <w:rPr>
          <w:rFonts w:ascii="Times New Roman" w:hAnsi="Times New Roman"/>
          <w:sz w:val="20"/>
        </w:rPr>
      </w:pPr>
    </w:p>
    <w:p w14:paraId="0998EE39" w14:textId="77777777" w:rsidR="00776CCD" w:rsidRPr="00E104D7" w:rsidRDefault="00776CCD" w:rsidP="00776CCD">
      <w:pPr>
        <w:pStyle w:val="ListParagraph"/>
        <w:numPr>
          <w:ilvl w:val="0"/>
          <w:numId w:val="81"/>
        </w:numPr>
        <w:jc w:val="both"/>
        <w:rPr>
          <w:rFonts w:ascii="Times New Roman" w:hAnsi="Times New Roman"/>
          <w:i/>
          <w:sz w:val="20"/>
        </w:rPr>
      </w:pPr>
      <w:r w:rsidRPr="00E104D7">
        <w:rPr>
          <w:rFonts w:ascii="Times New Roman" w:hAnsi="Times New Roman"/>
          <w:i/>
          <w:sz w:val="20"/>
        </w:rPr>
        <w:t>For DFI design for configured grants, support at least the following</w:t>
      </w:r>
    </w:p>
    <w:p w14:paraId="4AF7B010" w14:textId="77777777" w:rsidR="00776CCD" w:rsidRPr="00E104D7" w:rsidRDefault="00776CCD" w:rsidP="00776CCD">
      <w:pPr>
        <w:pStyle w:val="ListParagraph"/>
        <w:numPr>
          <w:ilvl w:val="1"/>
          <w:numId w:val="81"/>
        </w:numPr>
        <w:jc w:val="both"/>
        <w:rPr>
          <w:rFonts w:ascii="Times New Roman" w:hAnsi="Times New Roman"/>
          <w:i/>
          <w:sz w:val="20"/>
        </w:rPr>
      </w:pPr>
      <w:r w:rsidRPr="00E104D7">
        <w:rPr>
          <w:rFonts w:ascii="Times New Roman" w:hAnsi="Times New Roman"/>
          <w:i/>
          <w:sz w:val="20"/>
        </w:rPr>
        <w:t xml:space="preserve">DFI including at least TB level HARQ-ACK bitmap for all UL HARQ processes </w:t>
      </w:r>
    </w:p>
    <w:p w14:paraId="1B2A335D" w14:textId="77777777" w:rsidR="00776CCD" w:rsidRPr="00E104D7" w:rsidRDefault="00776CCD" w:rsidP="00776CCD">
      <w:pPr>
        <w:pStyle w:val="ListParagraph"/>
        <w:numPr>
          <w:ilvl w:val="2"/>
          <w:numId w:val="81"/>
        </w:numPr>
        <w:jc w:val="both"/>
        <w:rPr>
          <w:rFonts w:ascii="Times New Roman" w:hAnsi="Times New Roman"/>
          <w:i/>
          <w:sz w:val="20"/>
        </w:rPr>
      </w:pPr>
      <w:r w:rsidRPr="00E104D7">
        <w:rPr>
          <w:rFonts w:ascii="Times New Roman" w:hAnsi="Times New Roman"/>
          <w:i/>
          <w:sz w:val="20"/>
        </w:rPr>
        <w:t>Note: Total number of HARQ processes is as defined in Rel-15</w:t>
      </w:r>
    </w:p>
    <w:p w14:paraId="3D0134FA" w14:textId="77777777" w:rsidR="00776CCD" w:rsidRPr="00E104D7" w:rsidRDefault="00776CCD" w:rsidP="00776CCD">
      <w:pPr>
        <w:pStyle w:val="ListParagraph"/>
        <w:numPr>
          <w:ilvl w:val="2"/>
          <w:numId w:val="81"/>
        </w:numPr>
        <w:jc w:val="both"/>
        <w:rPr>
          <w:rFonts w:ascii="Times New Roman" w:hAnsi="Times New Roman"/>
          <w:i/>
          <w:sz w:val="20"/>
        </w:rPr>
      </w:pPr>
      <w:r w:rsidRPr="00E104D7">
        <w:rPr>
          <w:rFonts w:ascii="Times New Roman" w:hAnsi="Times New Roman"/>
          <w:i/>
          <w:sz w:val="20"/>
        </w:rPr>
        <w:t>FFS: CBG level HARQ-ACK feedback, if supported</w:t>
      </w:r>
    </w:p>
    <w:p w14:paraId="725A2B84" w14:textId="77777777" w:rsidR="00776CCD" w:rsidRPr="00E104D7" w:rsidRDefault="00776CCD" w:rsidP="00776CCD">
      <w:pPr>
        <w:pStyle w:val="ListParagraph"/>
        <w:numPr>
          <w:ilvl w:val="1"/>
          <w:numId w:val="81"/>
        </w:numPr>
        <w:jc w:val="both"/>
        <w:rPr>
          <w:rFonts w:ascii="Times New Roman" w:hAnsi="Times New Roman"/>
          <w:i/>
          <w:sz w:val="20"/>
        </w:rPr>
      </w:pPr>
      <w:r w:rsidRPr="00E104D7">
        <w:rPr>
          <w:rFonts w:ascii="Times New Roman" w:hAnsi="Times New Roman"/>
          <w:i/>
          <w:sz w:val="20"/>
        </w:rPr>
        <w:t>RRC configured minimum duration, D, from the ending symbol of the PUSCH to the starting symbol of the DFI carrying HARQ-ACK for that PUSCH</w:t>
      </w:r>
    </w:p>
    <w:p w14:paraId="084458D9" w14:textId="77777777" w:rsidR="00776CCD" w:rsidRPr="00E104D7" w:rsidRDefault="00776CCD" w:rsidP="00776CCD">
      <w:pPr>
        <w:pStyle w:val="ListParagraph"/>
        <w:numPr>
          <w:ilvl w:val="2"/>
          <w:numId w:val="55"/>
        </w:numPr>
        <w:jc w:val="both"/>
        <w:rPr>
          <w:rFonts w:ascii="Times New Roman" w:hAnsi="Times New Roman"/>
          <w:i/>
          <w:sz w:val="20"/>
        </w:rPr>
      </w:pPr>
      <w:r w:rsidRPr="00E104D7">
        <w:rPr>
          <w:rFonts w:ascii="Times New Roman" w:hAnsi="Times New Roman"/>
          <w:i/>
          <w:sz w:val="20"/>
        </w:rPr>
        <w:t xml:space="preserve">Note: UE assumes HARQ-ACK is valid only for PUSCH transmissions ending before n-D, where n is the time corresponding to the beginning of the start symbol of the DFI. </w:t>
      </w:r>
    </w:p>
    <w:p w14:paraId="411133E8" w14:textId="77777777" w:rsidR="00776CCD" w:rsidRPr="00E104D7" w:rsidRDefault="00776CCD" w:rsidP="00776CCD">
      <w:pPr>
        <w:pStyle w:val="ListParagraph"/>
        <w:numPr>
          <w:ilvl w:val="2"/>
          <w:numId w:val="55"/>
        </w:numPr>
        <w:jc w:val="both"/>
        <w:rPr>
          <w:rFonts w:ascii="Times New Roman" w:hAnsi="Times New Roman"/>
          <w:i/>
          <w:sz w:val="20"/>
          <w:highlight w:val="yellow"/>
        </w:rPr>
      </w:pPr>
      <w:r w:rsidRPr="00E104D7">
        <w:rPr>
          <w:rFonts w:ascii="Times New Roman" w:hAnsi="Times New Roman"/>
          <w:i/>
          <w:sz w:val="20"/>
          <w:highlight w:val="yellow"/>
        </w:rPr>
        <w:t>FFS: the definition of minimum duration for the case of slot aggregation</w:t>
      </w:r>
    </w:p>
    <w:p w14:paraId="4C01122A" w14:textId="77777777" w:rsidR="00776CCD" w:rsidRPr="00E104D7" w:rsidRDefault="00776CCD" w:rsidP="00776CCD">
      <w:pPr>
        <w:pStyle w:val="ListParagraph"/>
        <w:numPr>
          <w:ilvl w:val="0"/>
          <w:numId w:val="81"/>
        </w:numPr>
        <w:jc w:val="both"/>
        <w:rPr>
          <w:i/>
        </w:rPr>
      </w:pPr>
      <w:r w:rsidRPr="00E104D7">
        <w:rPr>
          <w:rFonts w:ascii="Times New Roman" w:hAnsi="Times New Roman"/>
          <w:i/>
          <w:sz w:val="20"/>
        </w:rPr>
        <w:t>UE blind decoding complexity shall not be increased due to DFI size</w:t>
      </w:r>
    </w:p>
    <w:p w14:paraId="6022A8A7" w14:textId="77777777" w:rsidR="00776CCD" w:rsidRDefault="00776CCD" w:rsidP="00776CCD">
      <w:pPr>
        <w:jc w:val="both"/>
        <w:rPr>
          <w:lang w:val="en-US"/>
        </w:rPr>
      </w:pPr>
    </w:p>
    <w:p w14:paraId="2CACEEE1" w14:textId="2D1465BA" w:rsidR="00776CCD" w:rsidRDefault="00776CCD" w:rsidP="00776CCD">
      <w:pPr>
        <w:jc w:val="both"/>
        <w:rPr>
          <w:lang w:val="en-US"/>
        </w:rPr>
      </w:pPr>
      <w:r>
        <w:rPr>
          <w:lang w:val="en-US"/>
        </w:rPr>
        <w:t xml:space="preserve">Regarding the minimum duration D for the case of slot aggregation for UEs using the configured grant operation </w:t>
      </w:r>
      <w:r w:rsidR="008244AA">
        <w:rPr>
          <w:lang w:val="en-US"/>
        </w:rPr>
        <w:t>when operating in an</w:t>
      </w:r>
      <w:r>
        <w:rPr>
          <w:lang w:val="en-US"/>
        </w:rPr>
        <w:t xml:space="preserve"> unlicensed band, if a UE is configured to transmit multiple repetitions of a TB in consecutive PUSCHs, then it is possible that the gNB can successfully decode the TB after receiving the first repetition. However, it is also possible that the gNB also may need to receive multiple repetitions of a TB in order to successfully decode it. Furthermore, it is possible that the gNB may not be able to decode the TB after receiving all of the repetitions. In this case, the minimum duration </w:t>
      </w:r>
      <w:r>
        <w:rPr>
          <w:lang w:val="en-US"/>
        </w:rPr>
        <w:lastRenderedPageBreak/>
        <w:t>parameter D</w:t>
      </w:r>
      <w:r w:rsidR="00021A8D">
        <w:rPr>
          <w:lang w:val="en-US"/>
        </w:rPr>
        <w:t>,</w:t>
      </w:r>
      <w:r>
        <w:rPr>
          <w:lang w:val="en-US"/>
        </w:rPr>
        <w:t xml:space="preserve"> which indicates the minimum time duration for which HARQ feedback can be considered valid must be further considered. </w:t>
      </w:r>
    </w:p>
    <w:p w14:paraId="0154E9E9" w14:textId="25DF2C57" w:rsidR="00776CCD" w:rsidRDefault="00776CCD" w:rsidP="00776CCD">
      <w:pPr>
        <w:jc w:val="both"/>
        <w:rPr>
          <w:lang w:val="en-US"/>
        </w:rPr>
      </w:pPr>
      <w:r>
        <w:rPr>
          <w:lang w:val="en-US"/>
        </w:rPr>
        <w:t xml:space="preserve">For the duration D, which </w:t>
      </w:r>
      <w:r w:rsidR="00021A8D">
        <w:rPr>
          <w:lang w:val="en-US"/>
        </w:rPr>
        <w:t xml:space="preserve">is defined so that it </w:t>
      </w:r>
      <w:r>
        <w:rPr>
          <w:lang w:val="en-US"/>
        </w:rPr>
        <w:t xml:space="preserve">starts from the end of the PUSCH containing the first repetition of a TB with an associated HARQ process ID to the beginning of the earliest DFI </w:t>
      </w:r>
      <w:r w:rsidR="00021A8D">
        <w:rPr>
          <w:lang w:val="en-US"/>
        </w:rPr>
        <w:t>which</w:t>
      </w:r>
      <w:r>
        <w:rPr>
          <w:lang w:val="en-US"/>
        </w:rPr>
        <w:t xml:space="preserve"> contain</w:t>
      </w:r>
      <w:r w:rsidR="00021A8D">
        <w:rPr>
          <w:lang w:val="en-US"/>
        </w:rPr>
        <w:t>s</w:t>
      </w:r>
      <w:r>
        <w:rPr>
          <w:lang w:val="en-US"/>
        </w:rPr>
        <w:t xml:space="preserve"> feedback for that HARQ process, since it is possible that the gNB successfully decodes the TB after the first repetition, </w:t>
      </w:r>
      <w:r w:rsidR="00021A8D">
        <w:rPr>
          <w:lang w:val="en-US"/>
        </w:rPr>
        <w:t>a</w:t>
      </w:r>
      <w:r>
        <w:rPr>
          <w:lang w:val="en-US"/>
        </w:rPr>
        <w:t xml:space="preserve"> UE can consider valid an ACK response </w:t>
      </w:r>
      <w:r w:rsidR="00021A8D">
        <w:rPr>
          <w:lang w:val="en-US"/>
        </w:rPr>
        <w:t xml:space="preserve">that </w:t>
      </w:r>
      <w:r>
        <w:rPr>
          <w:lang w:val="en-US"/>
        </w:rPr>
        <w:t>the gNB sends the UE after duration D, while any HARQ feedback before this duration D is considered invalid. However, if the duration of time is more than D but less than the time for the gNB to receive, process, and send feedback for ALL repetitions, then NACK should be considered invalid by the UE. This is because the gNB may send HARQ feedback on or after the earliest occasion possible after processing the first TB repetition. It is reasonable to allow the gNB to send an ACK at the earliest possible occasion to avoid unnecessary increases in latency. However, for the NACK case, the UE should wait to give the gNB sufficient time to process all repetitions before considering the NACK response as conclusive</w:t>
      </w:r>
      <w:r w:rsidR="006F7E5D">
        <w:rPr>
          <w:lang w:val="en-US"/>
        </w:rPr>
        <w:t>, and thus valid</w:t>
      </w:r>
      <w:r>
        <w:rPr>
          <w:lang w:val="en-US"/>
        </w:rPr>
        <w:t xml:space="preserve">. This can be demonstrated in the </w:t>
      </w:r>
      <w:r w:rsidR="006F7E5D">
        <w:rPr>
          <w:lang w:val="en-US"/>
        </w:rPr>
        <w:t xml:space="preserve">example contained in the </w:t>
      </w:r>
      <w:r>
        <w:rPr>
          <w:lang w:val="en-US"/>
        </w:rPr>
        <w:t>figure below</w:t>
      </w:r>
      <w:r w:rsidR="006F7E5D">
        <w:rPr>
          <w:lang w:val="en-US"/>
        </w:rPr>
        <w:t>.</w:t>
      </w:r>
      <w:r>
        <w:rPr>
          <w:lang w:val="en-US"/>
        </w:rPr>
        <w:t xml:space="preserve"> </w:t>
      </w:r>
    </w:p>
    <w:p w14:paraId="5FB1FCB2" w14:textId="2ECA612B" w:rsidR="00776CCD" w:rsidRDefault="001228F2" w:rsidP="00E104D7">
      <w:pPr>
        <w:jc w:val="center"/>
        <w:rPr>
          <w:lang w:val="en-US"/>
        </w:rPr>
      </w:pPr>
      <w:r>
        <w:rPr>
          <w:noProof/>
          <w:lang w:val="en-US"/>
        </w:rPr>
        <w:drawing>
          <wp:inline distT="0" distB="0" distL="0" distR="0" wp14:anchorId="1D6AE53F" wp14:editId="4E5C6CCD">
            <wp:extent cx="5810250" cy="24821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51964" cy="2499992"/>
                    </a:xfrm>
                    <a:prstGeom prst="rect">
                      <a:avLst/>
                    </a:prstGeom>
                    <a:noFill/>
                  </pic:spPr>
                </pic:pic>
              </a:graphicData>
            </a:graphic>
          </wp:inline>
        </w:drawing>
      </w:r>
    </w:p>
    <w:p w14:paraId="670AA767" w14:textId="17E1347B" w:rsidR="00021A8D" w:rsidRPr="00E104D7" w:rsidRDefault="00021A8D" w:rsidP="00E104D7">
      <w:pPr>
        <w:jc w:val="center"/>
        <w:rPr>
          <w:b/>
        </w:rPr>
      </w:pPr>
      <w:r w:rsidRPr="00E104D7">
        <w:rPr>
          <w:b/>
        </w:rPr>
        <w:t>Figure 6: Illustration of minimum durations UE waits before accepting HARQ-ACK feedback for a certain HARQ process with respect to multiple repetitions of a TB</w:t>
      </w:r>
    </w:p>
    <w:p w14:paraId="13BA9BD2" w14:textId="5C7F84BB" w:rsidR="001228F2" w:rsidRDefault="008E7A46" w:rsidP="00E104D7">
      <w:pPr>
        <w:rPr>
          <w:lang w:val="en-US"/>
        </w:rPr>
      </w:pPr>
      <w:r>
        <w:rPr>
          <w:lang w:val="en-US"/>
        </w:rPr>
        <w:t xml:space="preserve">Therefore, only after the duration of time has elapsed such that the gNB can process all repetitions of a TB should NACK </w:t>
      </w:r>
      <w:r w:rsidR="00071C4D">
        <w:rPr>
          <w:lang w:val="en-US"/>
        </w:rPr>
        <w:t xml:space="preserve">be considered valid, and before this duration NACK should be considered invalid. </w:t>
      </w:r>
      <w:r w:rsidR="00DA0896">
        <w:rPr>
          <w:lang w:val="en-US"/>
        </w:rPr>
        <w:t>However, ACK is always considered valid regardless of how many repetitions are covered by applying duration D.</w:t>
      </w:r>
    </w:p>
    <w:p w14:paraId="1BCC4BD8" w14:textId="77777777" w:rsidR="00776CCD" w:rsidRDefault="00776CCD" w:rsidP="00AC2D1E">
      <w:pPr>
        <w:rPr>
          <w:b/>
          <w:lang w:val="en-US"/>
        </w:rPr>
      </w:pPr>
    </w:p>
    <w:p w14:paraId="7B38585C" w14:textId="62B043F8" w:rsidR="003C10D4" w:rsidRPr="003C10D4" w:rsidRDefault="003C10D4" w:rsidP="003C10D4">
      <w:pPr>
        <w:rPr>
          <w:b/>
          <w:lang w:val="en-US"/>
        </w:rPr>
      </w:pPr>
      <w:r>
        <w:rPr>
          <w:b/>
          <w:lang w:val="en-US"/>
        </w:rPr>
        <w:t xml:space="preserve">Proposal 13: </w:t>
      </w:r>
      <w:r w:rsidRPr="003C10D4">
        <w:rPr>
          <w:b/>
          <w:lang w:val="en-US"/>
        </w:rPr>
        <w:t>The HARQ feedback minimum duration D shall be defined as the duration of time from the end time of the first TB repetition PUSCH of slot aggregation to the beginning time of the first symbol of the DFI in the same manner as non-repetition case, while applying the following:</w:t>
      </w:r>
    </w:p>
    <w:p w14:paraId="3BA2AFA4" w14:textId="6DD0A0AB" w:rsidR="003C10D4" w:rsidRPr="00E104D7" w:rsidRDefault="003C10D4" w:rsidP="00E104D7">
      <w:pPr>
        <w:pStyle w:val="ListParagraph"/>
        <w:numPr>
          <w:ilvl w:val="0"/>
          <w:numId w:val="80"/>
        </w:numPr>
        <w:rPr>
          <w:b/>
        </w:rPr>
      </w:pPr>
      <w:r w:rsidRPr="00E104D7">
        <w:rPr>
          <w:rFonts w:ascii="Times New Roman" w:hAnsi="Times New Roman"/>
          <w:b/>
          <w:sz w:val="20"/>
          <w:szCs w:val="20"/>
        </w:rPr>
        <w:t xml:space="preserve">When the duration is greater than the minimum duration </w:t>
      </w:r>
      <w:r w:rsidR="00E02949">
        <w:rPr>
          <w:rFonts w:ascii="Times New Roman" w:hAnsi="Times New Roman"/>
          <w:b/>
          <w:sz w:val="20"/>
          <w:szCs w:val="20"/>
        </w:rPr>
        <w:t xml:space="preserve">required </w:t>
      </w:r>
      <w:r w:rsidRPr="00E104D7">
        <w:rPr>
          <w:rFonts w:ascii="Times New Roman" w:hAnsi="Times New Roman"/>
          <w:b/>
          <w:sz w:val="20"/>
          <w:szCs w:val="20"/>
        </w:rPr>
        <w:t>for the gNB to process the first repetition, but less than the time required for the gNB to process all repetitions: ACK is valid; NACK is invalid</w:t>
      </w:r>
    </w:p>
    <w:p w14:paraId="11A627FF" w14:textId="77B0ABDE" w:rsidR="003C10D4" w:rsidRPr="00E104D7" w:rsidRDefault="003C10D4" w:rsidP="00E104D7">
      <w:pPr>
        <w:pStyle w:val="ListParagraph"/>
        <w:numPr>
          <w:ilvl w:val="0"/>
          <w:numId w:val="80"/>
        </w:numPr>
        <w:rPr>
          <w:b/>
        </w:rPr>
      </w:pPr>
      <w:r w:rsidRPr="00E104D7">
        <w:rPr>
          <w:rFonts w:ascii="Times New Roman" w:hAnsi="Times New Roman"/>
          <w:b/>
          <w:sz w:val="20"/>
          <w:szCs w:val="20"/>
        </w:rPr>
        <w:t>When enough time has elapsed such that the duration is enough for the gNB to process all repetitions: both ACK and NACK are valid</w:t>
      </w:r>
    </w:p>
    <w:p w14:paraId="59FD7C31" w14:textId="77777777" w:rsidR="00E97DE4" w:rsidRPr="00DA1A86" w:rsidRDefault="00E97DE4" w:rsidP="00DA1A86">
      <w:pPr>
        <w:rPr>
          <w:lang w:val="en-US"/>
        </w:rPr>
      </w:pPr>
    </w:p>
    <w:p w14:paraId="474CBA61" w14:textId="7A56100F" w:rsidR="00E97DE4" w:rsidRDefault="00E97DE4" w:rsidP="00E97DE4">
      <w:pPr>
        <w:pStyle w:val="Heading2"/>
        <w:rPr>
          <w:b/>
          <w:sz w:val="24"/>
          <w:szCs w:val="24"/>
        </w:rPr>
      </w:pPr>
      <w:r>
        <w:rPr>
          <w:b/>
          <w:sz w:val="24"/>
          <w:szCs w:val="24"/>
        </w:rPr>
        <w:t>2.</w:t>
      </w:r>
      <w:r w:rsidR="00296417">
        <w:rPr>
          <w:b/>
          <w:sz w:val="24"/>
          <w:szCs w:val="24"/>
        </w:rPr>
        <w:t>6</w:t>
      </w:r>
      <w:r w:rsidR="001050D1" w:rsidRPr="00D609FD">
        <w:rPr>
          <w:b/>
          <w:sz w:val="24"/>
          <w:szCs w:val="24"/>
        </w:rPr>
        <w:t xml:space="preserve"> </w:t>
      </w:r>
      <w:r>
        <w:rPr>
          <w:b/>
          <w:sz w:val="24"/>
          <w:szCs w:val="24"/>
        </w:rPr>
        <w:t xml:space="preserve">COT sharing procedures </w:t>
      </w:r>
    </w:p>
    <w:p w14:paraId="49432CCF" w14:textId="35C209A0" w:rsidR="00E97DE4" w:rsidRDefault="00E97DE4" w:rsidP="00DA1A86">
      <w:pPr>
        <w:jc w:val="both"/>
      </w:pPr>
      <w:r>
        <w:t xml:space="preserve">There are two general cases for COT sharing for configured grant UEs. One is UE-initiated COT sharing, where the configured grant UE acquires the COT after performing CAT-4 LBT and indicates shared DL resources to the gNB after a certain offset (known to both UE and gNB). The other case is the gNB-initiated COT, where the gNB acquires the COT after performing CAT-4 LBT, and then signals to UEs that PUSCH is to be transmitted in certain slots during the COT duration. </w:t>
      </w:r>
    </w:p>
    <w:p w14:paraId="69773F3C" w14:textId="5A7F4D04" w:rsidR="008212AE" w:rsidRDefault="006434ED" w:rsidP="00DA1A86">
      <w:pPr>
        <w:jc w:val="both"/>
      </w:pPr>
      <w:r>
        <w:lastRenderedPageBreak/>
        <w:t xml:space="preserve">During a previous meeting, it </w:t>
      </w:r>
      <w:r w:rsidR="00E97DE4">
        <w:t xml:space="preserve">has been agreed that a configured grant UE that initiates a COT is allowed to share the COT with the gNB. In FeLAA, </w:t>
      </w:r>
      <w:r>
        <w:t xml:space="preserve">the gNB was allowed to transmit within the UE’s shared COT up to two OFDM symbols </w:t>
      </w:r>
      <w:r w:rsidRPr="006434ED">
        <w:t>for A</w:t>
      </w:r>
      <w:r>
        <w:t>CK</w:t>
      </w:r>
      <w:r w:rsidRPr="006434ED">
        <w:t>/N</w:t>
      </w:r>
      <w:r>
        <w:t>ACK</w:t>
      </w:r>
      <w:r w:rsidRPr="006434ED">
        <w:t xml:space="preserve"> feedback </w:t>
      </w:r>
      <w:r w:rsidR="00AD33C9">
        <w:t>through the</w:t>
      </w:r>
      <w:r w:rsidRPr="006434ED">
        <w:t xml:space="preserve"> AUL-DFI</w:t>
      </w:r>
      <w:r w:rsidR="00476033">
        <w:t>,</w:t>
      </w:r>
      <w:r w:rsidRPr="006434ED">
        <w:t xml:space="preserve"> or </w:t>
      </w:r>
      <w:r w:rsidR="00476033">
        <w:t xml:space="preserve">an </w:t>
      </w:r>
      <w:r w:rsidRPr="006434ED">
        <w:t xml:space="preserve">UL grant to the UE </w:t>
      </w:r>
      <w:r w:rsidR="00476033">
        <w:t xml:space="preserve">which had </w:t>
      </w:r>
      <w:r w:rsidRPr="006434ED">
        <w:t>acquired the COT</w:t>
      </w:r>
      <w:r>
        <w:t>. In order to enable this procedure</w:t>
      </w:r>
      <w:r w:rsidR="008212AE">
        <w:t>, and cope with the gNB’s processing time</w:t>
      </w:r>
      <w:r>
        <w:t xml:space="preserve">, in FeLAA </w:t>
      </w:r>
      <w:r w:rsidR="00E97DE4">
        <w:t xml:space="preserve">each AUL UE is configured with a COT sharing offset X via RRC signaling. During subframe n, the UE indicates in its AUL-UCI a COT sharing indication using one bit, and the eNB knows that at the end of subframe n+X-1, the final symbol in the subframe is blanked, allowing for the eNB to perform LBT and acquire the </w:t>
      </w:r>
      <w:r w:rsidR="00133629">
        <w:t xml:space="preserve">shared </w:t>
      </w:r>
      <w:r w:rsidR="00E97DE4">
        <w:t xml:space="preserve">COT for a PDCCH transmission of at most 2 symbols at the beginning of subframe n+X. </w:t>
      </w:r>
    </w:p>
    <w:p w14:paraId="3FFCB1D0" w14:textId="33BB9078" w:rsidR="006434ED" w:rsidRDefault="00E97DE4" w:rsidP="00DA1A86">
      <w:pPr>
        <w:jc w:val="both"/>
      </w:pPr>
      <w:r>
        <w:t xml:space="preserve">In NR-U configured grant operation, due to the more flexible starting and ending symbols, multiple numerologies, and gNB downlink transmission enhancements, the COT sharing indication and operation </w:t>
      </w:r>
      <w:r w:rsidR="00B42672">
        <w:t>should</w:t>
      </w:r>
      <w:r>
        <w:t xml:space="preserve"> be enhanced. In order for the UE to share the COT</w:t>
      </w:r>
      <w:r w:rsidR="00E15FB9">
        <w:t>, it needs to</w:t>
      </w:r>
      <w:r>
        <w:t xml:space="preserve"> indicate the </w:t>
      </w:r>
      <w:r w:rsidR="00D67F40">
        <w:t xml:space="preserve">resource for </w:t>
      </w:r>
      <w:r>
        <w:t>shared DL burst in the UE-initiated COT</w:t>
      </w:r>
      <w:r w:rsidR="00E15FB9">
        <w:t xml:space="preserve"> using </w:t>
      </w:r>
      <w:r w:rsidR="00404419">
        <w:t>a</w:t>
      </w:r>
      <w:r w:rsidR="00E15FB9">
        <w:t xml:space="preserve"> </w:t>
      </w:r>
      <w:r w:rsidR="00D67F40">
        <w:t xml:space="preserve">time </w:t>
      </w:r>
      <w:r w:rsidR="00E15FB9">
        <w:t>offset. Unlike the</w:t>
      </w:r>
      <w:r>
        <w:t xml:space="preserve"> FeLAA</w:t>
      </w:r>
      <w:r w:rsidR="00AD33C9">
        <w:t xml:space="preserve"> design</w:t>
      </w:r>
      <w:r w:rsidR="00D67F40">
        <w:t>, where only the first two symbols can be used for DL</w:t>
      </w:r>
      <w:r w:rsidR="006434ED">
        <w:t xml:space="preserve"> control information</w:t>
      </w:r>
      <w:r w:rsidR="00E15FB9">
        <w:t xml:space="preserve">, </w:t>
      </w:r>
      <w:r w:rsidR="00D67F40">
        <w:t>NR-U may need to support</w:t>
      </w:r>
      <w:r w:rsidR="00E15FB9">
        <w:t xml:space="preserve"> more flexible offsets in order to </w:t>
      </w:r>
      <w:r w:rsidR="00D67F40">
        <w:t>support flexible DL transmissions.</w:t>
      </w:r>
      <w:r w:rsidR="006434ED">
        <w:t xml:space="preserve"> Furthermore, as motivated </w:t>
      </w:r>
      <w:r w:rsidR="006E3AE4">
        <w:t>through the</w:t>
      </w:r>
      <w:r w:rsidR="006434ED">
        <w:t xml:space="preserve"> details in our companion contribution [8], the associated gNB should be allowed to perform both DL</w:t>
      </w:r>
      <w:r w:rsidR="00E47B8D">
        <w:t xml:space="preserve"> unicast data</w:t>
      </w:r>
      <w:r w:rsidR="006434ED">
        <w:t xml:space="preserve"> and control transmission with</w:t>
      </w:r>
      <w:r w:rsidR="00E47B8D">
        <w:t>in</w:t>
      </w:r>
      <w:r w:rsidR="006434ED">
        <w:t xml:space="preserve"> the COT acquired by the UE at least </w:t>
      </w:r>
      <w:r w:rsidR="00E47B8D">
        <w:t>to</w:t>
      </w:r>
      <w:r w:rsidR="006434ED">
        <w:t xml:space="preserve"> the UE that initiated that COT.</w:t>
      </w:r>
    </w:p>
    <w:p w14:paraId="45BC7947" w14:textId="0F34400B" w:rsidR="003C10D4" w:rsidRDefault="003C10D4" w:rsidP="00DA1A86">
      <w:pPr>
        <w:jc w:val="both"/>
        <w:rPr>
          <w:b/>
        </w:rPr>
      </w:pPr>
      <w:r w:rsidRPr="003C10D4">
        <w:rPr>
          <w:b/>
        </w:rPr>
        <w:t>Proposal 1</w:t>
      </w:r>
      <w:r w:rsidR="006434ED">
        <w:rPr>
          <w:b/>
        </w:rPr>
        <w:t>4</w:t>
      </w:r>
      <w:r w:rsidRPr="003C10D4">
        <w:rPr>
          <w:b/>
        </w:rPr>
        <w:t>: UE’s initiated COT can be shared with the associated gNB for both DL control and unicast-data transmissions at least to the UE that initiated that COT.</w:t>
      </w:r>
    </w:p>
    <w:p w14:paraId="6F5EB661" w14:textId="52DA53C0" w:rsidR="00495E34" w:rsidRDefault="008212AE" w:rsidP="00DA1A86">
      <w:pPr>
        <w:jc w:val="both"/>
      </w:pPr>
      <w:r>
        <w:t xml:space="preserve">In order to enable UL to DL COT sharing operation for NR-U, and enable the gNB to </w:t>
      </w:r>
      <w:r w:rsidR="00495E34">
        <w:t xml:space="preserve">efficiently </w:t>
      </w:r>
      <w:r>
        <w:t xml:space="preserve">perform a transmission within a UE’s initiated COT, the UE needs to </w:t>
      </w:r>
      <w:r w:rsidR="00495E34">
        <w:t>carry</w:t>
      </w:r>
      <w:r>
        <w:t xml:space="preserve"> in its CG-UCI the </w:t>
      </w:r>
      <w:r w:rsidR="00495E34">
        <w:t xml:space="preserve">information related to the </w:t>
      </w:r>
      <w:r>
        <w:t xml:space="preserve">CAPC that </w:t>
      </w:r>
      <w:r w:rsidR="00495E34">
        <w:t xml:space="preserve">it </w:t>
      </w:r>
      <w:r>
        <w:t xml:space="preserve">used </w:t>
      </w:r>
      <w:r w:rsidR="00495E34">
        <w:t xml:space="preserve">in order </w:t>
      </w:r>
      <w:r>
        <w:t xml:space="preserve">to </w:t>
      </w:r>
      <w:r w:rsidR="00495E34">
        <w:t>acquire</w:t>
      </w:r>
      <w:r>
        <w:t xml:space="preserve"> that COT. This information allows the UE to inform the </w:t>
      </w:r>
      <w:r w:rsidR="00495E34">
        <w:t xml:space="preserve">gNB about the priority class that was used, so that the gNB can follow the same or utilize a higher priority to perform DL-SCH transmissions within that COT so </w:t>
      </w:r>
      <w:r w:rsidR="009E4484">
        <w:t>as</w:t>
      </w:r>
      <w:r w:rsidR="00495E34">
        <w:t xml:space="preserve"> to ensure fair coexistence with other incumbent technologies. </w:t>
      </w:r>
    </w:p>
    <w:p w14:paraId="24B08DB6" w14:textId="51DBD186" w:rsidR="00495E34" w:rsidRDefault="00495E34" w:rsidP="00DA1A86">
      <w:pPr>
        <w:jc w:val="both"/>
      </w:pPr>
      <w:r>
        <w:t xml:space="preserve">Once the gNB retrieves the information related to the CAPC used by the UE to acquire that COT, it has intrinsic information regarding the length of the MCOT, and by counting the </w:t>
      </w:r>
      <w:r w:rsidR="005A402F">
        <w:t xml:space="preserve">consecutive </w:t>
      </w:r>
      <w:r>
        <w:t>CG PUSCH transmissions that occur</w:t>
      </w:r>
      <w:r w:rsidR="005A402F">
        <w:t xml:space="preserve"> within the configured resources</w:t>
      </w:r>
      <w:r>
        <w:t xml:space="preserve">, it may be able to determine the </w:t>
      </w:r>
      <w:r w:rsidR="005A402F">
        <w:t xml:space="preserve">length of remaining COT which is not utilized by that UE. However, if one of the first CG PUSCH transmissions within the acquired COT are missed, then the gNB may erroneously evaluate the length of the remaining COT to be longer that its </w:t>
      </w:r>
      <w:r w:rsidR="009E4484">
        <w:t>actual</w:t>
      </w:r>
      <w:r w:rsidR="005A402F">
        <w:t xml:space="preserve"> value, and by utilizing all these resources it may transmit continuously outside of the MCOT</w:t>
      </w:r>
      <w:r w:rsidR="009E4484">
        <w:t>,</w:t>
      </w:r>
      <w:r w:rsidR="005A402F">
        <w:t xml:space="preserve"> failing to comply with the regulatory requirements provided by the ETSI BRAN [9]. This scenario is illustrated in Fig. </w:t>
      </w:r>
      <w:r w:rsidR="00021A8D">
        <w:t>7</w:t>
      </w:r>
      <w:r w:rsidR="005A402F">
        <w:t>.</w:t>
      </w:r>
    </w:p>
    <w:p w14:paraId="7F8C0927" w14:textId="36CFFF91" w:rsidR="003C10D4" w:rsidRDefault="004F2418" w:rsidP="00DA1A86">
      <w:pPr>
        <w:jc w:val="both"/>
      </w:pPr>
      <w:r>
        <w:rPr>
          <w:noProof/>
          <w:lang w:val="en-US"/>
        </w:rPr>
        <w:drawing>
          <wp:inline distT="0" distB="0" distL="0" distR="0" wp14:anchorId="10672B37" wp14:editId="0F06FA7E">
            <wp:extent cx="6324600" cy="1104896"/>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09510" cy="1137199"/>
                    </a:xfrm>
                    <a:prstGeom prst="rect">
                      <a:avLst/>
                    </a:prstGeom>
                    <a:noFill/>
                    <a:ln>
                      <a:noFill/>
                    </a:ln>
                  </pic:spPr>
                </pic:pic>
              </a:graphicData>
            </a:graphic>
          </wp:inline>
        </w:drawing>
      </w:r>
      <w:r w:rsidR="008212AE">
        <w:t xml:space="preserve"> </w:t>
      </w:r>
    </w:p>
    <w:p w14:paraId="566F44FF" w14:textId="3D117587" w:rsidR="00495E34" w:rsidRPr="00E104D7" w:rsidRDefault="00E104D7" w:rsidP="00E104D7">
      <w:pPr>
        <w:jc w:val="center"/>
        <w:rPr>
          <w:b/>
        </w:rPr>
      </w:pPr>
      <w:r>
        <w:rPr>
          <w:b/>
        </w:rPr>
        <w:t>Figure</w:t>
      </w:r>
      <w:r w:rsidR="005A402F" w:rsidRPr="00E104D7">
        <w:rPr>
          <w:b/>
        </w:rPr>
        <w:t xml:space="preserve"> </w:t>
      </w:r>
      <w:r w:rsidR="00021A8D" w:rsidRPr="00E104D7">
        <w:rPr>
          <w:b/>
        </w:rPr>
        <w:t>7:</w:t>
      </w:r>
      <w:r w:rsidR="005A402F" w:rsidRPr="00E104D7">
        <w:rPr>
          <w:b/>
        </w:rPr>
        <w:t xml:space="preserve"> Illustration of erroneous calculation by the gNB of the remaining COT within a UE’s initiated COT</w:t>
      </w:r>
    </w:p>
    <w:p w14:paraId="1119743A" w14:textId="16B80F23" w:rsidR="005A402F" w:rsidRDefault="005A402F" w:rsidP="00DA1A86">
      <w:pPr>
        <w:jc w:val="both"/>
      </w:pPr>
      <w:r>
        <w:t xml:space="preserve">In order to eliminate this ambiguity, and avoid the gNB to fail to comply with the regulatory requirements [9], the </w:t>
      </w:r>
      <w:r w:rsidR="004F2418">
        <w:t xml:space="preserve">CG </w:t>
      </w:r>
      <w:r>
        <w:t xml:space="preserve">UE needs to explicitly indicate </w:t>
      </w:r>
      <w:r w:rsidR="004F2418">
        <w:t xml:space="preserve">within the CG-UCI </w:t>
      </w:r>
      <w:r>
        <w:t>the number of resources that are used for UL transmission within the UE’s acquired COT.</w:t>
      </w:r>
      <w:r w:rsidR="004F2418">
        <w:t xml:space="preserve"> Through this specific information and the knowledge of the CAPC, the gNB is able to retrieve the exact number of unutilized resources</w:t>
      </w:r>
      <w:r w:rsidR="00AD33C9">
        <w:t xml:space="preserve"> within the UE’s acquired COT</w:t>
      </w:r>
      <w:r w:rsidR="004F2418">
        <w:t>, which may use for DL transmissions. The explicit indication within the CG-UCI of the number of resources that are used for UL transmission</w:t>
      </w:r>
      <w:r w:rsidR="004E2F2C">
        <w:t xml:space="preserve"> within an MCOT</w:t>
      </w:r>
      <w:r w:rsidR="004F2418">
        <w:t>, has a dual purpose:</w:t>
      </w:r>
    </w:p>
    <w:p w14:paraId="11460B2E" w14:textId="1754F6B4" w:rsidR="004F2418" w:rsidRDefault="004F2418" w:rsidP="00E104D7">
      <w:pPr>
        <w:pStyle w:val="ListParagraph"/>
        <w:numPr>
          <w:ilvl w:val="0"/>
          <w:numId w:val="79"/>
        </w:numPr>
        <w:jc w:val="both"/>
      </w:pPr>
      <w:r w:rsidRPr="004F2418">
        <w:rPr>
          <w:rFonts w:ascii="Times New Roman" w:eastAsia="SimSun" w:hAnsi="Times New Roman"/>
          <w:sz w:val="20"/>
          <w:szCs w:val="20"/>
          <w:lang w:val="en-GB"/>
        </w:rPr>
        <w:t xml:space="preserve">It allows </w:t>
      </w:r>
      <w:r>
        <w:rPr>
          <w:rFonts w:ascii="Times New Roman" w:eastAsia="SimSun" w:hAnsi="Times New Roman"/>
          <w:sz w:val="20"/>
          <w:szCs w:val="20"/>
          <w:lang w:val="en-GB"/>
        </w:rPr>
        <w:t>the gNB to determine the length of the remaining COT regardless of whether some CG PUSCH transmissions are missed</w:t>
      </w:r>
      <w:r w:rsidR="004E2F2C">
        <w:rPr>
          <w:rFonts w:ascii="Times New Roman" w:eastAsia="SimSun" w:hAnsi="Times New Roman"/>
          <w:sz w:val="20"/>
          <w:szCs w:val="20"/>
          <w:lang w:val="en-GB"/>
        </w:rPr>
        <w:t xml:space="preserve"> at the beginning of this MCOT</w:t>
      </w:r>
      <w:r>
        <w:rPr>
          <w:rFonts w:ascii="Times New Roman" w:eastAsia="SimSun" w:hAnsi="Times New Roman"/>
          <w:sz w:val="20"/>
          <w:szCs w:val="20"/>
          <w:lang w:val="en-GB"/>
        </w:rPr>
        <w:t>;</w:t>
      </w:r>
    </w:p>
    <w:p w14:paraId="7DE40404" w14:textId="00F2B21F" w:rsidR="004F2418" w:rsidRPr="004F2418" w:rsidRDefault="004F2418" w:rsidP="00E104D7">
      <w:pPr>
        <w:pStyle w:val="ListParagraph"/>
        <w:numPr>
          <w:ilvl w:val="0"/>
          <w:numId w:val="79"/>
        </w:numPr>
        <w:jc w:val="both"/>
      </w:pPr>
      <w:r>
        <w:rPr>
          <w:rFonts w:ascii="Times New Roman" w:eastAsia="SimSun" w:hAnsi="Times New Roman"/>
          <w:sz w:val="20"/>
          <w:szCs w:val="20"/>
          <w:lang w:val="en-GB"/>
        </w:rPr>
        <w:t xml:space="preserve">It indicates in advance to the gNB that the MCOT will be shared, so that the gNB can prepare a transmission beforehand. </w:t>
      </w:r>
    </w:p>
    <w:p w14:paraId="2E769245" w14:textId="77777777" w:rsidR="003D15EA" w:rsidRDefault="003D15EA" w:rsidP="00DA1A86">
      <w:pPr>
        <w:jc w:val="both"/>
      </w:pPr>
    </w:p>
    <w:p w14:paraId="64A26B6B" w14:textId="52EE2EE8" w:rsidR="003D15EA" w:rsidRDefault="003D15EA" w:rsidP="00DA1A86">
      <w:pPr>
        <w:jc w:val="both"/>
      </w:pPr>
      <w:r>
        <w:t xml:space="preserve">As mentioned above, since the gNB may </w:t>
      </w:r>
      <w:r w:rsidR="004C0391">
        <w:t>fail</w:t>
      </w:r>
      <w:r>
        <w:t xml:space="preserve"> to decode some of the initial CG PUSCH transmissions performed within an MCOT, it is also needed for the UE to indicate the exact time</w:t>
      </w:r>
      <w:r w:rsidR="00AD33C9">
        <w:t>,</w:t>
      </w:r>
      <w:r>
        <w:t xml:space="preserve"> whe</w:t>
      </w:r>
      <w:r w:rsidR="00AD33C9">
        <w:t>n</w:t>
      </w:r>
      <w:r>
        <w:t xml:space="preserve"> the CG PUSCH transmission ends, and the remaining </w:t>
      </w:r>
      <w:r>
        <w:lastRenderedPageBreak/>
        <w:t>COT starts</w:t>
      </w:r>
      <w:r w:rsidR="00AD33C9">
        <w:t>, so that to know exactly where the remaining COT falls within the MCOT</w:t>
      </w:r>
      <w:r>
        <w:t xml:space="preserve">. For this reason, the UE needs to also carry a COT sharing indication, which </w:t>
      </w:r>
      <w:r w:rsidR="00AD33C9">
        <w:t xml:space="preserve">can serve as indication of this important </w:t>
      </w:r>
      <w:r>
        <w:t>referen</w:t>
      </w:r>
      <w:r w:rsidR="00AD33C9">
        <w:t>ce.</w:t>
      </w:r>
    </w:p>
    <w:p w14:paraId="10650315" w14:textId="77777777" w:rsidR="008311D8" w:rsidRDefault="008311D8" w:rsidP="00DA1A86">
      <w:pPr>
        <w:jc w:val="both"/>
        <w:rPr>
          <w:b/>
        </w:rPr>
      </w:pPr>
      <w:bookmarkStart w:id="3" w:name="_GoBack"/>
      <w:bookmarkEnd w:id="3"/>
    </w:p>
    <w:p w14:paraId="54FC19C8" w14:textId="77777777" w:rsidR="00146FD1" w:rsidRPr="00820947" w:rsidRDefault="00146FD1" w:rsidP="00146FD1">
      <w:pPr>
        <w:pStyle w:val="Heading1"/>
        <w:rPr>
          <w:b/>
          <w:sz w:val="28"/>
          <w:szCs w:val="28"/>
        </w:rPr>
      </w:pPr>
      <w:r>
        <w:rPr>
          <w:b/>
          <w:sz w:val="28"/>
          <w:szCs w:val="28"/>
        </w:rPr>
        <w:t xml:space="preserve">3 </w:t>
      </w:r>
      <w:r w:rsidRPr="00820947">
        <w:rPr>
          <w:b/>
          <w:sz w:val="28"/>
          <w:szCs w:val="28"/>
        </w:rPr>
        <w:t>Conclusions</w:t>
      </w:r>
    </w:p>
    <w:p w14:paraId="6675F02F" w14:textId="77777777" w:rsidR="00146FD1" w:rsidRDefault="00146FD1" w:rsidP="00903716">
      <w:pPr>
        <w:jc w:val="both"/>
      </w:pPr>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49D4CC92" w14:textId="03B8EBB7" w:rsidR="001A7B49" w:rsidRDefault="001A7B49" w:rsidP="00831E44">
      <w:pPr>
        <w:jc w:val="both"/>
        <w:rPr>
          <w:b/>
        </w:rPr>
      </w:pPr>
      <w:r w:rsidRPr="00612E72">
        <w:rPr>
          <w:b/>
        </w:rPr>
        <w:t>Observation 1: An initial transmission of a TB can be transmitted via a nominal mini-slot PUSCH which spans across a slot boundary, if no restrictions to the interpretation of the Rel-15 time-domain allocation and enhancements as they are applied to CG operation in the unlicensed band.</w:t>
      </w:r>
    </w:p>
    <w:p w14:paraId="751097A2" w14:textId="189612FF" w:rsidR="001A7B49" w:rsidRDefault="001A7B49" w:rsidP="00831E44">
      <w:pPr>
        <w:jc w:val="both"/>
        <w:rPr>
          <w:b/>
        </w:rPr>
      </w:pPr>
      <w:r w:rsidRPr="00612E72">
        <w:rPr>
          <w:b/>
        </w:rPr>
        <w:t>Observation 2: The DMRS overhead and potentially CG-UCI overhead both significantly increase for the case when a nominal PUSCH mini-slot spans across a slot boundary.</w:t>
      </w:r>
    </w:p>
    <w:p w14:paraId="28A34864" w14:textId="77777777" w:rsidR="001050D1" w:rsidRDefault="001050D1" w:rsidP="001050D1">
      <w:pPr>
        <w:spacing w:after="0"/>
        <w:jc w:val="both"/>
        <w:rPr>
          <w:b/>
        </w:rPr>
      </w:pPr>
      <w:r w:rsidRPr="00E046A3">
        <w:rPr>
          <w:b/>
        </w:rPr>
        <w:t>Proposal 1: The explicit indication of the CG configuration resource index and the indication of the starting and ending PUSCH transmission is sufficient to describe the entire UL burst format.</w:t>
      </w:r>
    </w:p>
    <w:p w14:paraId="740D9D96" w14:textId="77777777" w:rsidR="001050D1" w:rsidRPr="00E046A3" w:rsidRDefault="001050D1" w:rsidP="001050D1">
      <w:pPr>
        <w:spacing w:after="0"/>
        <w:jc w:val="both"/>
        <w:rPr>
          <w:b/>
        </w:rPr>
      </w:pPr>
    </w:p>
    <w:p w14:paraId="711CAC5F" w14:textId="77777777" w:rsidR="001050D1" w:rsidRDefault="001050D1" w:rsidP="001050D1">
      <w:r w:rsidRPr="00734029">
        <w:rPr>
          <w:b/>
        </w:rPr>
        <w:t xml:space="preserve">Proposal </w:t>
      </w:r>
      <w:r>
        <w:rPr>
          <w:b/>
        </w:rPr>
        <w:t>2</w:t>
      </w:r>
      <w:r w:rsidRPr="00734029">
        <w:rPr>
          <w:b/>
        </w:rPr>
        <w:t xml:space="preserve">: In order to mitigate collisions and blocking among devices, the FeLAA approach is reused in NR-U, with the exception that for 30 and 60 KHz SCS the </w:t>
      </w:r>
      <w:r>
        <w:rPr>
          <w:b/>
        </w:rPr>
        <w:t>F</w:t>
      </w:r>
      <w:r w:rsidRPr="00734029">
        <w:rPr>
          <w:b/>
        </w:rPr>
        <w:t>eLAA offsets</w:t>
      </w:r>
      <w:r w:rsidRPr="00352033">
        <w:rPr>
          <w:b/>
        </w:rPr>
        <w:t xml:space="preserve"> </w:t>
      </w:r>
      <w:r w:rsidRPr="00E046A3">
        <w:rPr>
          <w:b/>
          <w:lang w:val="de-DE"/>
        </w:rPr>
        <w:t>will not extend beyond the length of 2 symbols</w:t>
      </w:r>
      <w:r>
        <w:t>.</w:t>
      </w:r>
    </w:p>
    <w:p w14:paraId="4719EBF1" w14:textId="36AC1D5F" w:rsidR="00537D32" w:rsidRPr="00DA1A86" w:rsidRDefault="00537D32" w:rsidP="00537D32">
      <w:pPr>
        <w:rPr>
          <w:b/>
          <w:lang w:val="en-US"/>
        </w:rPr>
      </w:pPr>
      <w:r w:rsidRPr="00DA1A86">
        <w:rPr>
          <w:b/>
          <w:lang w:val="en-US"/>
        </w:rPr>
        <w:t xml:space="preserve">Proposal </w:t>
      </w:r>
      <w:r w:rsidR="001050D1">
        <w:rPr>
          <w:b/>
          <w:lang w:val="en-US"/>
        </w:rPr>
        <w:t>3</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487D4F7F" w14:textId="77777777" w:rsidR="00537D32" w:rsidRPr="00DA1A86" w:rsidRDefault="00537D32" w:rsidP="00537D32">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0A5F97E7" w14:textId="77777777" w:rsidR="00537D32" w:rsidRPr="00DA1A86" w:rsidRDefault="00537D32" w:rsidP="00537D32">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32774" w14:textId="77777777" w:rsidR="00537D32" w:rsidRPr="00DA1A86" w:rsidRDefault="00537D32" w:rsidP="00537D32">
      <w:pPr>
        <w:pStyle w:val="ListParagraph"/>
        <w:numPr>
          <w:ilvl w:val="0"/>
          <w:numId w:val="42"/>
        </w:numPr>
        <w:rPr>
          <w:b/>
        </w:rPr>
      </w:pPr>
      <w:r w:rsidRPr="00DA1A86">
        <w:rPr>
          <w:rFonts w:ascii="Times New Roman" w:hAnsi="Times New Roman"/>
          <w:b/>
          <w:noProof/>
          <w:sz w:val="20"/>
        </w:rPr>
        <w:t xml:space="preserve">From single UE point of view, if GB PUSCH is scheduled in a slot, CG PUSCH is withdrawn in the same slot. </w:t>
      </w:r>
    </w:p>
    <w:p w14:paraId="4C9D004D" w14:textId="77777777" w:rsidR="00537D32" w:rsidRPr="00721260" w:rsidRDefault="00537D32" w:rsidP="00A57EC9">
      <w:pPr>
        <w:jc w:val="both"/>
        <w:rPr>
          <w:b/>
        </w:rPr>
      </w:pPr>
    </w:p>
    <w:p w14:paraId="7A0F9ACB" w14:textId="77777777" w:rsidR="003C10D4" w:rsidRPr="0022477D" w:rsidRDefault="003C10D4" w:rsidP="003C10D4">
      <w:pPr>
        <w:spacing w:after="120"/>
        <w:jc w:val="both"/>
        <w:rPr>
          <w:b/>
        </w:rPr>
      </w:pPr>
      <w:r w:rsidRPr="0022477D">
        <w:rPr>
          <w:b/>
        </w:rPr>
        <w:t xml:space="preserve">Proposal </w:t>
      </w:r>
      <w:r>
        <w:rPr>
          <w:b/>
        </w:rPr>
        <w:t>4</w:t>
      </w:r>
      <w:r w:rsidRPr="0022477D">
        <w:rPr>
          <w:b/>
        </w:rPr>
        <w:t xml:space="preserve">: When a PUCCH overlaps with CG-PUSCH(s) within a PUCCH group, the existing UCIs are multiplexed together with the CG-UCI on first PUSCH transmission where the HARQ-ACK timeline requirements are met </w:t>
      </w:r>
      <w:r>
        <w:rPr>
          <w:b/>
        </w:rPr>
        <w:t xml:space="preserve">according with the </w:t>
      </w:r>
      <w:r w:rsidRPr="0022477D">
        <w:rPr>
          <w:b/>
        </w:rPr>
        <w:t>following rules:</w:t>
      </w:r>
    </w:p>
    <w:p w14:paraId="43B255B5" w14:textId="77777777" w:rsidR="003C10D4" w:rsidRPr="0022477D" w:rsidRDefault="003C10D4" w:rsidP="003C10D4">
      <w:pPr>
        <w:spacing w:after="0"/>
        <w:ind w:left="288"/>
        <w:jc w:val="both"/>
        <w:rPr>
          <w:b/>
        </w:rPr>
      </w:pPr>
      <w:r w:rsidRPr="0022477D">
        <w:rPr>
          <w:b/>
        </w:rPr>
        <w:t>1. If HARQ-ACK is transmitted, HARQ-ACK and CSI part 1 are mapped after the CG-PUSCH, and CSI part 2 is dropped;</w:t>
      </w:r>
    </w:p>
    <w:p w14:paraId="2B8ED340" w14:textId="77777777" w:rsidR="003C10D4" w:rsidRPr="0022477D" w:rsidRDefault="003C10D4" w:rsidP="003C10D4">
      <w:pPr>
        <w:spacing w:after="0"/>
        <w:ind w:left="288"/>
        <w:jc w:val="both"/>
        <w:rPr>
          <w:b/>
        </w:rPr>
      </w:pPr>
      <w:r w:rsidRPr="0022477D">
        <w:rPr>
          <w:b/>
        </w:rPr>
        <w:t>2. If HARQ-ACK is not tran</w:t>
      </w:r>
      <w:r>
        <w:rPr>
          <w:b/>
        </w:rPr>
        <w:t>smitted, CSI part 1 and part 2 may be</w:t>
      </w:r>
      <w:r w:rsidRPr="0022477D">
        <w:rPr>
          <w:b/>
        </w:rPr>
        <w:t xml:space="preserve"> mapped after the CG-PUSCH</w:t>
      </w:r>
    </w:p>
    <w:p w14:paraId="214B1791" w14:textId="77777777" w:rsidR="003C10D4" w:rsidRDefault="003C10D4" w:rsidP="003C10D4">
      <w:pPr>
        <w:spacing w:after="0"/>
        <w:ind w:left="288"/>
        <w:jc w:val="both"/>
        <w:rPr>
          <w:b/>
        </w:rPr>
      </w:pPr>
      <w:r w:rsidRPr="0022477D">
        <w:rPr>
          <w:b/>
        </w:rPr>
        <w:t>3. In case not enough resources are available, some predefined dropping rules must be enforced.</w:t>
      </w:r>
    </w:p>
    <w:p w14:paraId="50B34133" w14:textId="77777777" w:rsidR="003C10D4" w:rsidRDefault="003C10D4" w:rsidP="003C10D4">
      <w:pPr>
        <w:jc w:val="both"/>
        <w:rPr>
          <w:b/>
        </w:rPr>
      </w:pPr>
      <w:r w:rsidRPr="000C4947">
        <w:rPr>
          <w:b/>
        </w:rPr>
        <w:t xml:space="preserve">Proposal </w:t>
      </w:r>
      <w:r>
        <w:rPr>
          <w:b/>
        </w:rPr>
        <w:t>5</w:t>
      </w:r>
      <w:r w:rsidRPr="000C4947">
        <w:rPr>
          <w:b/>
        </w:rPr>
        <w:t>: In order to eliminate the ambiguity between UE and gNB in terms of transmitted HARQ-ACK payload, the CG-UCI includes indication of the HARQ-ACK payload size.</w:t>
      </w:r>
    </w:p>
    <w:p w14:paraId="0C56882F" w14:textId="70DCA8DF" w:rsidR="003C10D4" w:rsidRDefault="003C10D4" w:rsidP="003C10D4">
      <w:pPr>
        <w:jc w:val="both"/>
        <w:rPr>
          <w:b/>
        </w:rPr>
      </w:pPr>
      <w:r w:rsidRPr="00903716">
        <w:rPr>
          <w:b/>
        </w:rPr>
        <w:t xml:space="preserve">Proposal </w:t>
      </w:r>
      <w:r>
        <w:rPr>
          <w:b/>
        </w:rPr>
        <w:t>6</w:t>
      </w:r>
      <w:r w:rsidRPr="00903716">
        <w:rPr>
          <w:b/>
        </w:rPr>
        <w:t xml:space="preserve">: </w:t>
      </w:r>
      <w:r w:rsidRPr="00F261B1">
        <w:rPr>
          <w:b/>
        </w:rPr>
        <w:t xml:space="preserve">Together with the HARQ-ID, NDI, and RV, the </w:t>
      </w:r>
      <w:r>
        <w:rPr>
          <w:b/>
        </w:rPr>
        <w:t xml:space="preserve">CG-UCI contains </w:t>
      </w:r>
      <w:r w:rsidR="007F26D5">
        <w:rPr>
          <w:b/>
        </w:rPr>
        <w:t xml:space="preserve">at least </w:t>
      </w:r>
      <w:r>
        <w:rPr>
          <w:b/>
        </w:rPr>
        <w:t>also the UE-ID</w:t>
      </w:r>
      <w:r w:rsidRPr="00F261B1">
        <w:rPr>
          <w:b/>
        </w:rPr>
        <w:t>, indication of the ending PUSCH transmission, the CG resource index, the channel access priority class, the counter of the first N</w:t>
      </w:r>
      <w:r w:rsidRPr="000259FA">
        <w:rPr>
          <w:b/>
          <w:vertAlign w:val="subscript"/>
        </w:rPr>
        <w:t>start</w:t>
      </w:r>
      <w:r w:rsidRPr="00F261B1">
        <w:rPr>
          <w:b/>
        </w:rPr>
        <w:t xml:space="preserve"> PUSCH transmissions and the COT sharing offset.</w:t>
      </w:r>
    </w:p>
    <w:p w14:paraId="7E75F7C9" w14:textId="753EE345" w:rsidR="00C034A2" w:rsidRDefault="00C034A2" w:rsidP="00C034A2">
      <w:pPr>
        <w:rPr>
          <w:b/>
          <w:lang w:val="en-US"/>
        </w:rPr>
      </w:pPr>
      <w:r w:rsidRPr="00DA1A86">
        <w:rPr>
          <w:b/>
          <w:lang w:val="en-US"/>
        </w:rPr>
        <w:t xml:space="preserve">Proposal </w:t>
      </w:r>
      <w:r w:rsidR="000F5DA7">
        <w:rPr>
          <w:b/>
          <w:lang w:val="en-US"/>
        </w:rPr>
        <w:t>7</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Pr>
          <w:b/>
          <w:lang w:val="en-US"/>
        </w:rPr>
        <w:t xml:space="preserve">in addition to agreed </w:t>
      </w:r>
      <w:r w:rsidRPr="00DA1A86">
        <w:rPr>
          <w:b/>
          <w:lang w:val="en-US"/>
        </w:rPr>
        <w:t>timer</w:t>
      </w:r>
      <w:r>
        <w:rPr>
          <w:b/>
          <w:lang w:val="en-US"/>
        </w:rPr>
        <w:t xml:space="preserve"> based retransmission</w:t>
      </w:r>
      <w:r w:rsidRPr="00DA1A86">
        <w:rPr>
          <w:b/>
          <w:lang w:val="en-US"/>
        </w:rPr>
        <w:t xml:space="preserve">. </w:t>
      </w:r>
    </w:p>
    <w:p w14:paraId="3D87B6D8" w14:textId="4384129A" w:rsidR="00620740" w:rsidRDefault="00620740" w:rsidP="00620740">
      <w:pPr>
        <w:rPr>
          <w:b/>
          <w:lang w:val="en-US"/>
        </w:rPr>
      </w:pPr>
      <w:r w:rsidRPr="00620740">
        <w:rPr>
          <w:b/>
          <w:lang w:val="en-US"/>
        </w:rPr>
        <w:t xml:space="preserve">Proposal </w:t>
      </w:r>
      <w:r w:rsidR="000F5DA7">
        <w:rPr>
          <w:b/>
          <w:lang w:val="en-US"/>
        </w:rPr>
        <w:t>8</w:t>
      </w:r>
      <w:r w:rsidRPr="00620740">
        <w:rPr>
          <w:b/>
          <w:lang w:val="en-US"/>
        </w:rPr>
        <w:t>: For an initial transmission on configured grant resource, its retransmission is performed on configured grant resource upon expiration of a new configured grant timer.</w:t>
      </w:r>
    </w:p>
    <w:p w14:paraId="440E9D21" w14:textId="77777777" w:rsidR="00227520" w:rsidRDefault="00227520" w:rsidP="00227520">
      <w:pPr>
        <w:jc w:val="both"/>
        <w:rPr>
          <w:b/>
          <w:lang w:val="en-US"/>
        </w:rPr>
      </w:pPr>
      <w:r>
        <w:rPr>
          <w:b/>
          <w:lang w:val="en-US"/>
        </w:rPr>
        <w:t>O</w:t>
      </w:r>
      <w:r w:rsidRPr="00AC2D1E">
        <w:rPr>
          <w:b/>
          <w:lang w:val="en-US"/>
        </w:rPr>
        <w:t xml:space="preserve">bservation 3: If similar approach as legacy NR CG or LTE SPS is used (option 1), the UE is unable to discern wheneter an initial transmission or retransmission performed using a given HARQ process id has been successfully received by the gNB, for the case when the gNB initiates a GB transmission with the same HARQ process id.  </w:t>
      </w:r>
    </w:p>
    <w:p w14:paraId="6761E7D9" w14:textId="77777777" w:rsidR="00B932BA" w:rsidRDefault="00B932BA" w:rsidP="00B932BA">
      <w:pPr>
        <w:rPr>
          <w:b/>
          <w:lang w:val="en-US"/>
        </w:rPr>
      </w:pPr>
      <w:r w:rsidRPr="00B932BA">
        <w:rPr>
          <w:b/>
          <w:lang w:val="en-US"/>
        </w:rPr>
        <w:t xml:space="preserve">Proposal </w:t>
      </w:r>
      <w:r>
        <w:rPr>
          <w:b/>
          <w:lang w:val="en-US"/>
        </w:rPr>
        <w:t>9</w:t>
      </w:r>
      <w:r w:rsidRPr="00B932BA">
        <w:rPr>
          <w:b/>
          <w:lang w:val="en-US"/>
        </w:rPr>
        <w:t xml:space="preserve">: </w:t>
      </w:r>
      <w:r>
        <w:rPr>
          <w:b/>
          <w:lang w:val="en-US"/>
        </w:rPr>
        <w:t xml:space="preserve">The </w:t>
      </w:r>
      <w:r w:rsidRPr="00B932BA">
        <w:rPr>
          <w:b/>
          <w:lang w:val="en-US"/>
        </w:rPr>
        <w:t xml:space="preserve">DFI </w:t>
      </w:r>
      <w:r>
        <w:rPr>
          <w:b/>
          <w:lang w:val="en-US"/>
        </w:rPr>
        <w:t xml:space="preserve">payload </w:t>
      </w:r>
      <w:r w:rsidRPr="00B932BA">
        <w:rPr>
          <w:b/>
          <w:lang w:val="en-US"/>
        </w:rPr>
        <w:t xml:space="preserve">size should be determined to be similar to </w:t>
      </w:r>
      <w:r>
        <w:rPr>
          <w:b/>
          <w:lang w:val="en-US"/>
        </w:rPr>
        <w:t xml:space="preserve">legacy </w:t>
      </w:r>
      <w:r w:rsidRPr="00B932BA">
        <w:rPr>
          <w:b/>
          <w:lang w:val="en-US"/>
        </w:rPr>
        <w:t xml:space="preserve">DCI </w:t>
      </w:r>
      <w:r>
        <w:rPr>
          <w:b/>
          <w:lang w:val="en-US"/>
        </w:rPr>
        <w:t xml:space="preserve">payload </w:t>
      </w:r>
      <w:r w:rsidRPr="00B932BA">
        <w:rPr>
          <w:b/>
          <w:lang w:val="en-US"/>
        </w:rPr>
        <w:t>size.</w:t>
      </w:r>
    </w:p>
    <w:p w14:paraId="72712782" w14:textId="77777777" w:rsidR="00143F72" w:rsidRDefault="00143F72" w:rsidP="00143F72">
      <w:pPr>
        <w:rPr>
          <w:b/>
          <w:lang w:val="en-US"/>
        </w:rPr>
      </w:pPr>
      <w:r w:rsidRPr="00AC2D1E">
        <w:rPr>
          <w:b/>
          <w:lang w:val="en-US"/>
        </w:rPr>
        <w:t xml:space="preserve">Proposal </w:t>
      </w:r>
      <w:r>
        <w:rPr>
          <w:b/>
          <w:lang w:val="en-US"/>
        </w:rPr>
        <w:t>10</w:t>
      </w:r>
      <w:r w:rsidRPr="00AC2D1E">
        <w:rPr>
          <w:b/>
          <w:lang w:val="en-US"/>
        </w:rPr>
        <w:t>: To reduce blind detection, and complexity, the activation/deactivation and DFI DCI have the same payload size.</w:t>
      </w:r>
    </w:p>
    <w:p w14:paraId="43C0934D" w14:textId="77777777" w:rsidR="00143F72" w:rsidRDefault="00143F72" w:rsidP="00143F72">
      <w:pPr>
        <w:rPr>
          <w:b/>
          <w:lang w:val="en-US"/>
        </w:rPr>
      </w:pPr>
      <w:r w:rsidRPr="00AC2D1E">
        <w:rPr>
          <w:b/>
          <w:lang w:val="en-US"/>
        </w:rPr>
        <w:lastRenderedPageBreak/>
        <w:t xml:space="preserve">Proposal 11: </w:t>
      </w:r>
      <w:r>
        <w:rPr>
          <w:b/>
          <w:lang w:val="en-US"/>
        </w:rPr>
        <w:t>Two of the bits of the activation/deactivation and DFI DCI are used for the following purpose</w:t>
      </w:r>
      <w:r w:rsidRPr="00AC2D1E">
        <w:rPr>
          <w:b/>
          <w:lang w:val="en-US"/>
        </w:rPr>
        <w:t>: 1 bits is used to differentiate among UL/DL DCIs, and one bit is used to differentiate between the activation/deactivation and DFI DCI.</w:t>
      </w:r>
    </w:p>
    <w:p w14:paraId="1D4A7269" w14:textId="77777777" w:rsidR="00780C37" w:rsidRPr="00AC2D1E" w:rsidRDefault="00780C37" w:rsidP="00780C37">
      <w:pPr>
        <w:rPr>
          <w:b/>
          <w:lang w:val="en-US"/>
        </w:rPr>
      </w:pPr>
      <w:r w:rsidRPr="00AC2D1E">
        <w:rPr>
          <w:b/>
          <w:lang w:val="en-US"/>
        </w:rPr>
        <w:t xml:space="preserve">Proposal 12: At least the following fields should be carried within the activation DCI: information regarding the </w:t>
      </w:r>
      <w:r>
        <w:rPr>
          <w:b/>
          <w:lang w:val="en-US"/>
        </w:rPr>
        <w:t xml:space="preserve">specific </w:t>
      </w:r>
      <w:r w:rsidRPr="00AC2D1E">
        <w:rPr>
          <w:b/>
          <w:lang w:val="en-US"/>
        </w:rPr>
        <w:t>time domain configuration</w:t>
      </w:r>
      <w:r>
        <w:rPr>
          <w:b/>
          <w:lang w:val="en-US"/>
        </w:rPr>
        <w:t xml:space="preserve"> used</w:t>
      </w:r>
      <w:r w:rsidRPr="00AC2D1E">
        <w:rPr>
          <w:b/>
          <w:lang w:val="en-US"/>
        </w:rPr>
        <w:t xml:space="preserve">, MCS, </w:t>
      </w:r>
      <w:r>
        <w:rPr>
          <w:b/>
          <w:lang w:val="en-US"/>
        </w:rPr>
        <w:t xml:space="preserve">and </w:t>
      </w:r>
      <w:r w:rsidRPr="00AC2D1E">
        <w:rPr>
          <w:b/>
          <w:lang w:val="en-US"/>
        </w:rPr>
        <w:t xml:space="preserve">TPC command. </w:t>
      </w:r>
    </w:p>
    <w:p w14:paraId="68CC6E82" w14:textId="77777777" w:rsidR="003C10D4" w:rsidRPr="003C10D4" w:rsidRDefault="003C10D4" w:rsidP="003C10D4">
      <w:pPr>
        <w:rPr>
          <w:b/>
          <w:lang w:val="en-US"/>
        </w:rPr>
      </w:pPr>
      <w:r>
        <w:rPr>
          <w:b/>
          <w:lang w:val="en-US"/>
        </w:rPr>
        <w:t xml:space="preserve">Proposal 13: </w:t>
      </w:r>
      <w:r w:rsidRPr="003C10D4">
        <w:rPr>
          <w:b/>
          <w:lang w:val="en-US"/>
        </w:rPr>
        <w:t>The HARQ feedback minimum duration D shall be defined as the duration of time from the end time of the first TB repetition PUSCH of slot aggregation to the beginning time of the first symbol of the DFI in the same manner as non-repetition case, while applying the following rules regarding the time duration from the end time of the first TB repetition PUSCH to the beginning time of the first symbol of a DFI containing HARQ feedback:</w:t>
      </w:r>
    </w:p>
    <w:p w14:paraId="05B86512" w14:textId="77777777" w:rsidR="003C10D4" w:rsidRPr="003C10D4" w:rsidRDefault="003C10D4" w:rsidP="00E104D7">
      <w:pPr>
        <w:ind w:left="288"/>
        <w:rPr>
          <w:b/>
          <w:lang w:val="en-US"/>
        </w:rPr>
      </w:pPr>
      <w:r w:rsidRPr="003C10D4">
        <w:rPr>
          <w:b/>
          <w:lang w:val="en-US"/>
        </w:rPr>
        <w:t>- When the duration is greater than the minimum duration to for the gNB to process the first repetition, but less than the time required for the gNB to process all repetitions: ACK is valid; NACK is invalid</w:t>
      </w:r>
    </w:p>
    <w:p w14:paraId="0E0A0FFA" w14:textId="77777777" w:rsidR="003C10D4" w:rsidRPr="00AC2D1E" w:rsidRDefault="003C10D4" w:rsidP="00E104D7">
      <w:pPr>
        <w:ind w:left="288"/>
        <w:rPr>
          <w:b/>
          <w:lang w:val="en-US"/>
        </w:rPr>
      </w:pPr>
      <w:r w:rsidRPr="003C10D4">
        <w:rPr>
          <w:b/>
          <w:lang w:val="en-US"/>
        </w:rPr>
        <w:t>- When enough time has elapsed such that the duration is enough for the gNB to process all repetitions: both ACK and NACK are valid</w:t>
      </w:r>
    </w:p>
    <w:p w14:paraId="7A277B2B" w14:textId="200561B3" w:rsidR="006434ED" w:rsidRPr="00DA1A86" w:rsidRDefault="006434ED" w:rsidP="00A57EC9">
      <w:pPr>
        <w:jc w:val="both"/>
        <w:rPr>
          <w:b/>
        </w:rPr>
      </w:pPr>
      <w:r w:rsidRPr="003C10D4">
        <w:rPr>
          <w:b/>
        </w:rPr>
        <w:t>Proposal 1</w:t>
      </w:r>
      <w:r>
        <w:rPr>
          <w:b/>
        </w:rPr>
        <w:t>4</w:t>
      </w:r>
      <w:r w:rsidRPr="003C10D4">
        <w:rPr>
          <w:b/>
        </w:rPr>
        <w:t>: UE’s initiated COT can be shared with the associated gNB for both DL control and unicast-data transmissions at least to the UE that initiated that COT.</w:t>
      </w:r>
    </w:p>
    <w:p w14:paraId="7EF90DE7" w14:textId="77777777" w:rsidR="00146FD1" w:rsidRPr="00820947" w:rsidRDefault="00146FD1" w:rsidP="00146FD1">
      <w:pPr>
        <w:pStyle w:val="Heading1"/>
        <w:rPr>
          <w:b/>
          <w:sz w:val="28"/>
          <w:szCs w:val="28"/>
        </w:rPr>
      </w:pPr>
      <w:r w:rsidRPr="00820947">
        <w:rPr>
          <w:b/>
          <w:sz w:val="28"/>
          <w:szCs w:val="28"/>
        </w:rPr>
        <w:t>References</w:t>
      </w:r>
    </w:p>
    <w:p w14:paraId="3031C7AF" w14:textId="77777777" w:rsidR="008F5FAD" w:rsidRDefault="008F5FAD" w:rsidP="008F5FAD">
      <w:pPr>
        <w:pStyle w:val="BodyText"/>
      </w:pPr>
      <w:r>
        <w:t xml:space="preserve">[1] RP-182878, “New WID on NR-based Access to Unlicensed Spectrum”, Qualcomm Inc, </w:t>
      </w:r>
      <w:r>
        <w:rPr>
          <w:rFonts w:ascii="Times New Roman" w:hAnsi="Times New Roman"/>
          <w:szCs w:val="20"/>
          <w:lang w:eastAsia="zh-CN"/>
        </w:rPr>
        <w:t>3GPP TSG RAN Meeting #82, Dec. 2018.</w:t>
      </w:r>
    </w:p>
    <w:p w14:paraId="1E693D8C" w14:textId="09CBE271" w:rsidR="008F5FAD" w:rsidRDefault="008F5FAD" w:rsidP="008F5FAD">
      <w:pPr>
        <w:pStyle w:val="BodyText"/>
      </w:pPr>
      <w:r>
        <w:t>[2] 3GPP TR 38.889, “Study on NR-based Access to Unlicensed Spectrum (Rel-16),” V 16.0.0, Nov. 2018.</w:t>
      </w:r>
    </w:p>
    <w:p w14:paraId="43A1DE54" w14:textId="34046193" w:rsidR="008F5FAD" w:rsidRDefault="008F5FAD" w:rsidP="008F5FAD">
      <w:pPr>
        <w:pStyle w:val="BodyText"/>
        <w:rPr>
          <w:rFonts w:ascii="Times New Roman" w:hAnsi="Times New Roman"/>
          <w:kern w:val="2"/>
          <w:szCs w:val="20"/>
          <w:lang w:eastAsia="ko-KR"/>
        </w:rPr>
      </w:pPr>
      <w:r>
        <w:rPr>
          <w:rFonts w:ascii="Times New Roman" w:hAnsi="Times New Roman"/>
          <w:kern w:val="2"/>
          <w:szCs w:val="20"/>
          <w:lang w:eastAsia="ko-KR"/>
        </w:rPr>
        <w:t>[3] RAN1 Chairman’s note, 3GPP TSG RAN WG1 Meeting #AH 1901, January, 2019</w:t>
      </w:r>
      <w:r w:rsidR="00045F35">
        <w:rPr>
          <w:rFonts w:ascii="Times New Roman" w:hAnsi="Times New Roman"/>
          <w:kern w:val="2"/>
          <w:szCs w:val="20"/>
          <w:lang w:eastAsia="ko-KR"/>
        </w:rPr>
        <w:t>.</w:t>
      </w:r>
    </w:p>
    <w:p w14:paraId="1235B03D" w14:textId="77777777" w:rsidR="00045F35" w:rsidRDefault="00045F35" w:rsidP="00045F35">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Pr>
          <w:rFonts w:ascii="Times New Roman" w:hAnsi="Times New Roman"/>
          <w:kern w:val="2"/>
          <w:szCs w:val="20"/>
          <w:lang w:eastAsia="ko-KR"/>
        </w:rPr>
        <w:t>February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282E0E0F" w14:textId="2A5BEBFB" w:rsidR="00274322" w:rsidRDefault="00274322" w:rsidP="00045F35">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Pr>
          <w:rFonts w:ascii="Times New Roman" w:hAnsi="Times New Roman"/>
          <w:kern w:val="2"/>
          <w:szCs w:val="20"/>
          <w:lang w:eastAsia="ko-KR"/>
        </w:rPr>
        <w:t>April</w:t>
      </w:r>
      <w:r w:rsidRPr="009B41F3">
        <w:rPr>
          <w:rFonts w:ascii="Times New Roman" w:hAnsi="Times New Roman"/>
          <w:kern w:val="2"/>
          <w:szCs w:val="20"/>
          <w:lang w:eastAsia="ko-KR"/>
        </w:rPr>
        <w:t>, 201</w:t>
      </w:r>
      <w:r>
        <w:rPr>
          <w:rFonts w:ascii="Times New Roman" w:hAnsi="Times New Roman"/>
          <w:kern w:val="2"/>
          <w:szCs w:val="20"/>
          <w:lang w:eastAsia="ko-KR"/>
        </w:rPr>
        <w:t>9.</w:t>
      </w:r>
    </w:p>
    <w:p w14:paraId="431C5A75" w14:textId="183E0BF2" w:rsidR="00312A3E" w:rsidRDefault="00312A3E" w:rsidP="00312A3E">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Pr>
          <w:rFonts w:ascii="Times New Roman" w:hAnsi="Times New Roman"/>
          <w:kern w:val="2"/>
          <w:szCs w:val="20"/>
          <w:lang w:eastAsia="ko-KR"/>
        </w:rPr>
        <w:t>May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6F8C6F32" w14:textId="52CF8CB2" w:rsidR="00F261B1" w:rsidRDefault="00F261B1" w:rsidP="00F261B1">
      <w:pPr>
        <w:pStyle w:val="BodyText"/>
        <w:rPr>
          <w:rFonts w:ascii="Times New Roman" w:hAnsi="Times New Roman"/>
          <w:kern w:val="2"/>
          <w:szCs w:val="20"/>
          <w:lang w:eastAsia="ko-KR"/>
        </w:rPr>
      </w:pPr>
      <w:r w:rsidRPr="009B41F3">
        <w:rPr>
          <w:rFonts w:ascii="Times New Roman" w:hAnsi="Times New Roman"/>
          <w:kern w:val="2"/>
          <w:szCs w:val="20"/>
          <w:lang w:eastAsia="ko-KR"/>
        </w:rPr>
        <w:t>[</w:t>
      </w:r>
      <w:r w:rsidR="003C10D4">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r>
        <w:rPr>
          <w:rFonts w:ascii="Times New Roman" w:hAnsi="Times New Roman"/>
          <w:kern w:val="2"/>
          <w:szCs w:val="20"/>
          <w:lang w:eastAsia="ko-KR"/>
        </w:rPr>
        <w:t>August</w:t>
      </w:r>
      <w:r w:rsidRPr="009B41F3">
        <w:rPr>
          <w:rFonts w:ascii="Times New Roman" w:hAnsi="Times New Roman"/>
          <w:kern w:val="2"/>
          <w:szCs w:val="20"/>
          <w:lang w:eastAsia="ko-KR"/>
        </w:rPr>
        <w:t>, 201</w:t>
      </w:r>
      <w:r>
        <w:rPr>
          <w:rFonts w:ascii="Times New Roman" w:hAnsi="Times New Roman"/>
          <w:kern w:val="2"/>
          <w:szCs w:val="20"/>
          <w:lang w:eastAsia="ko-KR"/>
        </w:rPr>
        <w:t>9.</w:t>
      </w:r>
    </w:p>
    <w:p w14:paraId="37EB792E" w14:textId="4BA8855F" w:rsidR="008212AE" w:rsidRDefault="008212AE" w:rsidP="00F261B1">
      <w:pPr>
        <w:pStyle w:val="BodyText"/>
        <w:rPr>
          <w:rFonts w:ascii="Times New Roman" w:hAnsi="Times New Roman"/>
          <w:kern w:val="2"/>
          <w:szCs w:val="20"/>
          <w:lang w:eastAsia="ko-KR"/>
        </w:rPr>
      </w:pPr>
      <w:r>
        <w:rPr>
          <w:rFonts w:ascii="Times New Roman" w:hAnsi="Times New Roman"/>
          <w:kern w:val="2"/>
          <w:szCs w:val="20"/>
          <w:lang w:eastAsia="ko-KR"/>
        </w:rPr>
        <w:t>[8] R1-19</w:t>
      </w:r>
      <w:r w:rsidR="007923E9">
        <w:rPr>
          <w:rFonts w:ascii="Times New Roman" w:hAnsi="Times New Roman"/>
          <w:kern w:val="2"/>
          <w:szCs w:val="20"/>
          <w:lang w:eastAsia="ko-KR"/>
        </w:rPr>
        <w:t>10640</w:t>
      </w:r>
      <w:r>
        <w:rPr>
          <w:rFonts w:ascii="Times New Roman" w:hAnsi="Times New Roman"/>
          <w:kern w:val="2"/>
          <w:szCs w:val="20"/>
          <w:lang w:eastAsia="ko-KR"/>
        </w:rPr>
        <w:t>, “</w:t>
      </w:r>
      <w:r w:rsidRPr="00E104D7">
        <w:rPr>
          <w:rFonts w:ascii="Times New Roman" w:hAnsi="Times New Roman"/>
          <w:kern w:val="2"/>
          <w:szCs w:val="20"/>
          <w:lang w:eastAsia="ko-KR"/>
        </w:rPr>
        <w:t>Channel access mechanism for NR-unlicensed</w:t>
      </w:r>
      <w:r>
        <w:rPr>
          <w:rFonts w:ascii="Times New Roman" w:hAnsi="Times New Roman"/>
          <w:kern w:val="2"/>
          <w:szCs w:val="20"/>
          <w:lang w:eastAsia="ko-KR"/>
        </w:rPr>
        <w:t>”, Intel Corporation, 3GPP RAN# 1 Meeting #98bis, October, 2019.</w:t>
      </w:r>
    </w:p>
    <w:p w14:paraId="6EB7682E" w14:textId="50D4184E" w:rsidR="005A402F" w:rsidRDefault="005A402F" w:rsidP="005A402F">
      <w:pPr>
        <w:pStyle w:val="ZT"/>
        <w:framePr w:wrap="auto" w:hAnchor="text" w:yAlign="inline"/>
        <w:spacing w:after="120"/>
        <w:jc w:val="both"/>
        <w:rPr>
          <w:rFonts w:ascii="Times New Roman" w:eastAsia="Batang" w:hAnsi="Times New Roman"/>
          <w:b w:val="0"/>
          <w:kern w:val="2"/>
          <w:sz w:val="20"/>
          <w:lang w:val="en-US" w:eastAsia="ko-KR"/>
        </w:rPr>
      </w:pPr>
      <w:bookmarkStart w:id="4" w:name="_Ref534911469"/>
      <w:r w:rsidRPr="009A2CA5">
        <w:rPr>
          <w:rFonts w:ascii="Times New Roman" w:eastAsia="Batang" w:hAnsi="Times New Roman"/>
          <w:b w:val="0"/>
          <w:kern w:val="2"/>
          <w:sz w:val="20"/>
          <w:lang w:val="en-US" w:eastAsia="ko-KR"/>
        </w:rPr>
        <w:t>[</w:t>
      </w:r>
      <w:r>
        <w:rPr>
          <w:rFonts w:ascii="Times New Roman" w:eastAsia="Batang" w:hAnsi="Times New Roman"/>
          <w:b w:val="0"/>
          <w:kern w:val="2"/>
          <w:sz w:val="20"/>
          <w:lang w:val="en-US" w:eastAsia="ko-KR"/>
        </w:rPr>
        <w:t>9</w:t>
      </w:r>
      <w:r w:rsidRPr="009A2CA5">
        <w:rPr>
          <w:rFonts w:ascii="Times New Roman" w:eastAsia="Batang" w:hAnsi="Times New Roman"/>
          <w:b w:val="0"/>
          <w:kern w:val="2"/>
          <w:sz w:val="20"/>
          <w:lang w:val="en-US" w:eastAsia="ko-KR"/>
        </w:rPr>
        <w:t>]</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ETSI EN 301 893 V2.1.1, “5 GHz RLAN</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Harmonised Standard covering the essential requirements</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of article 3.2 of Directive 2014/53/EU</w:t>
      </w:r>
      <w:r>
        <w:rPr>
          <w:rFonts w:ascii="Times New Roman" w:eastAsia="Batang" w:hAnsi="Times New Roman"/>
          <w:b w:val="0"/>
          <w:kern w:val="2"/>
          <w:sz w:val="20"/>
          <w:lang w:val="en-US" w:eastAsia="ko-KR"/>
        </w:rPr>
        <w:t xml:space="preserve">”, </w:t>
      </w:r>
      <w:r w:rsidRPr="009A2CA5">
        <w:rPr>
          <w:rFonts w:ascii="Times New Roman" w:eastAsia="Batang" w:hAnsi="Times New Roman"/>
          <w:b w:val="0"/>
          <w:kern w:val="2"/>
          <w:sz w:val="20"/>
          <w:lang w:val="en-US" w:eastAsia="ko-KR"/>
        </w:rPr>
        <w:t>(201</w:t>
      </w:r>
      <w:r>
        <w:rPr>
          <w:rFonts w:ascii="Times New Roman" w:eastAsia="Batang" w:hAnsi="Times New Roman"/>
          <w:b w:val="0"/>
          <w:kern w:val="2"/>
          <w:sz w:val="20"/>
          <w:lang w:val="en-US" w:eastAsia="ko-KR"/>
        </w:rPr>
        <w:t>7</w:t>
      </w:r>
      <w:r w:rsidRPr="009A2CA5">
        <w:rPr>
          <w:rFonts w:ascii="Times New Roman" w:eastAsia="Batang" w:hAnsi="Times New Roman"/>
          <w:b w:val="0"/>
          <w:kern w:val="2"/>
          <w:sz w:val="20"/>
          <w:lang w:val="en-US" w:eastAsia="ko-KR"/>
        </w:rPr>
        <w:t>-</w:t>
      </w:r>
      <w:r>
        <w:rPr>
          <w:rFonts w:ascii="Times New Roman" w:eastAsia="Batang" w:hAnsi="Times New Roman"/>
          <w:b w:val="0"/>
          <w:kern w:val="2"/>
          <w:sz w:val="20"/>
          <w:lang w:val="en-US" w:eastAsia="ko-KR"/>
        </w:rPr>
        <w:t>05</w:t>
      </w:r>
      <w:r w:rsidRPr="009A2CA5">
        <w:rPr>
          <w:rFonts w:ascii="Times New Roman" w:eastAsia="Batang" w:hAnsi="Times New Roman"/>
          <w:b w:val="0"/>
          <w:kern w:val="2"/>
          <w:sz w:val="20"/>
          <w:lang w:val="en-US" w:eastAsia="ko-KR"/>
        </w:rPr>
        <w:t>)</w:t>
      </w:r>
      <w:bookmarkEnd w:id="4"/>
      <w:r w:rsidRPr="009A2CA5">
        <w:rPr>
          <w:rFonts w:ascii="Times New Roman" w:eastAsia="Batang" w:hAnsi="Times New Roman"/>
          <w:b w:val="0"/>
          <w:kern w:val="2"/>
          <w:sz w:val="20"/>
          <w:lang w:val="en-US" w:eastAsia="ko-KR"/>
        </w:rPr>
        <w:t>.</w:t>
      </w:r>
    </w:p>
    <w:p w14:paraId="57F8613E" w14:textId="77777777" w:rsidR="005A402F" w:rsidRPr="009A2CA5" w:rsidRDefault="005A402F" w:rsidP="00F261B1">
      <w:pPr>
        <w:pStyle w:val="BodyText"/>
        <w:rPr>
          <w:rFonts w:ascii="Times New Roman" w:hAnsi="Times New Roman"/>
          <w:kern w:val="2"/>
          <w:szCs w:val="20"/>
          <w:lang w:eastAsia="ko-KR"/>
        </w:rPr>
      </w:pPr>
    </w:p>
    <w:p w14:paraId="1ECB125E" w14:textId="77777777" w:rsidR="00F261B1" w:rsidRPr="009A2CA5" w:rsidRDefault="00F261B1" w:rsidP="00312A3E">
      <w:pPr>
        <w:pStyle w:val="BodyText"/>
        <w:rPr>
          <w:rFonts w:ascii="Times New Roman" w:hAnsi="Times New Roman"/>
          <w:kern w:val="2"/>
          <w:szCs w:val="20"/>
          <w:lang w:eastAsia="ko-KR"/>
        </w:rPr>
      </w:pPr>
    </w:p>
    <w:p w14:paraId="48215DE8" w14:textId="77777777" w:rsidR="00312A3E" w:rsidRPr="009A2CA5" w:rsidRDefault="00312A3E" w:rsidP="00045F35">
      <w:pPr>
        <w:pStyle w:val="BodyText"/>
        <w:rPr>
          <w:rFonts w:ascii="Times New Roman" w:hAnsi="Times New Roman"/>
          <w:kern w:val="2"/>
          <w:szCs w:val="20"/>
          <w:lang w:eastAsia="ko-KR"/>
        </w:rPr>
      </w:pPr>
    </w:p>
    <w:p w14:paraId="27200392" w14:textId="77777777" w:rsidR="00045F35" w:rsidRDefault="00045F35" w:rsidP="008F5FAD">
      <w:pPr>
        <w:pStyle w:val="BodyText"/>
        <w:rPr>
          <w:rFonts w:ascii="Times New Roman" w:hAnsi="Times New Roman"/>
          <w:kern w:val="2"/>
          <w:szCs w:val="20"/>
          <w:lang w:eastAsia="ko-KR"/>
        </w:rPr>
      </w:pPr>
    </w:p>
    <w:p w14:paraId="245582A8" w14:textId="77777777" w:rsidR="00523B62" w:rsidRPr="0060614F" w:rsidRDefault="00523B62" w:rsidP="008342D2">
      <w:pPr>
        <w:pStyle w:val="BodyText"/>
      </w:pPr>
    </w:p>
    <w:sectPr w:rsidR="00523B62" w:rsidRPr="0060614F" w:rsidSect="00D9045F">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A7A94" w14:textId="77777777" w:rsidR="00522105" w:rsidRDefault="00522105">
      <w:r>
        <w:separator/>
      </w:r>
    </w:p>
  </w:endnote>
  <w:endnote w:type="continuationSeparator" w:id="0">
    <w:p w14:paraId="462ADC53" w14:textId="77777777" w:rsidR="00522105" w:rsidRDefault="00522105">
      <w:r>
        <w:continuationSeparator/>
      </w:r>
    </w:p>
  </w:endnote>
  <w:endnote w:type="continuationNotice" w:id="1">
    <w:p w14:paraId="14FD5AEE" w14:textId="77777777" w:rsidR="00522105" w:rsidRDefault="00522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776CCD" w:rsidRDefault="00776C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776CCD" w:rsidRDefault="00776CC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776CCD" w:rsidRDefault="00776C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11D8">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1D8">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433FA" w14:textId="77777777" w:rsidR="00522105" w:rsidRDefault="00522105">
      <w:r>
        <w:separator/>
      </w:r>
    </w:p>
  </w:footnote>
  <w:footnote w:type="continuationSeparator" w:id="0">
    <w:p w14:paraId="5563859C" w14:textId="77777777" w:rsidR="00522105" w:rsidRDefault="00522105">
      <w:r>
        <w:continuationSeparator/>
      </w:r>
    </w:p>
  </w:footnote>
  <w:footnote w:type="continuationNotice" w:id="1">
    <w:p w14:paraId="19BDD54C" w14:textId="77777777" w:rsidR="00522105" w:rsidRDefault="005221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776CCD" w:rsidRDefault="00776C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66D1018"/>
    <w:multiLevelType w:val="hybridMultilevel"/>
    <w:tmpl w:val="E4F4E01E"/>
    <w:lvl w:ilvl="0" w:tplc="8F289A5A">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103B3F"/>
    <w:multiLevelType w:val="hybridMultilevel"/>
    <w:tmpl w:val="57FE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505757C"/>
    <w:multiLevelType w:val="hybridMultilevel"/>
    <w:tmpl w:val="F190C36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7273A98"/>
    <w:multiLevelType w:val="hybridMultilevel"/>
    <w:tmpl w:val="3612C8E6"/>
    <w:lvl w:ilvl="0" w:tplc="A9A47632">
      <w:start w:val="1"/>
      <w:numFmt w:val="bullet"/>
      <w:lvlText w:val="•"/>
      <w:lvlJc w:val="left"/>
      <w:pPr>
        <w:tabs>
          <w:tab w:val="num" w:pos="720"/>
        </w:tabs>
        <w:ind w:left="720" w:hanging="360"/>
      </w:pPr>
      <w:rPr>
        <w:rFonts w:ascii="Arial" w:hAnsi="Arial" w:hint="default"/>
      </w:rPr>
    </w:lvl>
    <w:lvl w:ilvl="1" w:tplc="E326B7AC" w:tentative="1">
      <w:start w:val="1"/>
      <w:numFmt w:val="bullet"/>
      <w:lvlText w:val="•"/>
      <w:lvlJc w:val="left"/>
      <w:pPr>
        <w:tabs>
          <w:tab w:val="num" w:pos="1440"/>
        </w:tabs>
        <w:ind w:left="1440" w:hanging="360"/>
      </w:pPr>
      <w:rPr>
        <w:rFonts w:ascii="Arial" w:hAnsi="Arial" w:hint="default"/>
      </w:rPr>
    </w:lvl>
    <w:lvl w:ilvl="2" w:tplc="F51E4826" w:tentative="1">
      <w:start w:val="1"/>
      <w:numFmt w:val="bullet"/>
      <w:lvlText w:val="•"/>
      <w:lvlJc w:val="left"/>
      <w:pPr>
        <w:tabs>
          <w:tab w:val="num" w:pos="2160"/>
        </w:tabs>
        <w:ind w:left="2160" w:hanging="360"/>
      </w:pPr>
      <w:rPr>
        <w:rFonts w:ascii="Arial" w:hAnsi="Arial" w:hint="default"/>
      </w:rPr>
    </w:lvl>
    <w:lvl w:ilvl="3" w:tplc="5F1AFF64" w:tentative="1">
      <w:start w:val="1"/>
      <w:numFmt w:val="bullet"/>
      <w:lvlText w:val="•"/>
      <w:lvlJc w:val="left"/>
      <w:pPr>
        <w:tabs>
          <w:tab w:val="num" w:pos="2880"/>
        </w:tabs>
        <w:ind w:left="2880" w:hanging="360"/>
      </w:pPr>
      <w:rPr>
        <w:rFonts w:ascii="Arial" w:hAnsi="Arial" w:hint="default"/>
      </w:rPr>
    </w:lvl>
    <w:lvl w:ilvl="4" w:tplc="4A04E580" w:tentative="1">
      <w:start w:val="1"/>
      <w:numFmt w:val="bullet"/>
      <w:lvlText w:val="•"/>
      <w:lvlJc w:val="left"/>
      <w:pPr>
        <w:tabs>
          <w:tab w:val="num" w:pos="3600"/>
        </w:tabs>
        <w:ind w:left="3600" w:hanging="360"/>
      </w:pPr>
      <w:rPr>
        <w:rFonts w:ascii="Arial" w:hAnsi="Arial" w:hint="default"/>
      </w:rPr>
    </w:lvl>
    <w:lvl w:ilvl="5" w:tplc="157206EA" w:tentative="1">
      <w:start w:val="1"/>
      <w:numFmt w:val="bullet"/>
      <w:lvlText w:val="•"/>
      <w:lvlJc w:val="left"/>
      <w:pPr>
        <w:tabs>
          <w:tab w:val="num" w:pos="4320"/>
        </w:tabs>
        <w:ind w:left="4320" w:hanging="360"/>
      </w:pPr>
      <w:rPr>
        <w:rFonts w:ascii="Arial" w:hAnsi="Arial" w:hint="default"/>
      </w:rPr>
    </w:lvl>
    <w:lvl w:ilvl="6" w:tplc="84F636E2" w:tentative="1">
      <w:start w:val="1"/>
      <w:numFmt w:val="bullet"/>
      <w:lvlText w:val="•"/>
      <w:lvlJc w:val="left"/>
      <w:pPr>
        <w:tabs>
          <w:tab w:val="num" w:pos="5040"/>
        </w:tabs>
        <w:ind w:left="5040" w:hanging="360"/>
      </w:pPr>
      <w:rPr>
        <w:rFonts w:ascii="Arial" w:hAnsi="Arial" w:hint="default"/>
      </w:rPr>
    </w:lvl>
    <w:lvl w:ilvl="7" w:tplc="E246512A" w:tentative="1">
      <w:start w:val="1"/>
      <w:numFmt w:val="bullet"/>
      <w:lvlText w:val="•"/>
      <w:lvlJc w:val="left"/>
      <w:pPr>
        <w:tabs>
          <w:tab w:val="num" w:pos="5760"/>
        </w:tabs>
        <w:ind w:left="5760" w:hanging="360"/>
      </w:pPr>
      <w:rPr>
        <w:rFonts w:ascii="Arial" w:hAnsi="Arial" w:hint="default"/>
      </w:rPr>
    </w:lvl>
    <w:lvl w:ilvl="8" w:tplc="12FEF6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B175DC4"/>
    <w:multiLevelType w:val="hybridMultilevel"/>
    <w:tmpl w:val="C9125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1C22AD"/>
    <w:multiLevelType w:val="hybridMultilevel"/>
    <w:tmpl w:val="2B667264"/>
    <w:lvl w:ilvl="0" w:tplc="6EF0743E">
      <w:start w:val="1"/>
      <w:numFmt w:val="decimal"/>
      <w:lvlText w:val="Option %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906217"/>
    <w:multiLevelType w:val="hybridMultilevel"/>
    <w:tmpl w:val="B89C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32" w15:restartNumberingAfterBreak="0">
    <w:nsid w:val="37794E5C"/>
    <w:multiLevelType w:val="hybridMultilevel"/>
    <w:tmpl w:val="0074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DF20E7"/>
    <w:multiLevelType w:val="hybridMultilevel"/>
    <w:tmpl w:val="E2489DBE"/>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C911C8"/>
    <w:multiLevelType w:val="hybridMultilevel"/>
    <w:tmpl w:val="D88A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FFC772A"/>
    <w:multiLevelType w:val="hybridMultilevel"/>
    <w:tmpl w:val="B9D24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F209A7"/>
    <w:multiLevelType w:val="hybridMultilevel"/>
    <w:tmpl w:val="E462043E"/>
    <w:lvl w:ilvl="0" w:tplc="4A424C0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0978A5"/>
    <w:multiLevelType w:val="hybridMultilevel"/>
    <w:tmpl w:val="47A26276"/>
    <w:lvl w:ilvl="0" w:tplc="D8EA21DE">
      <w:start w:val="1"/>
      <w:numFmt w:val="bullet"/>
      <w:lvlText w:val="•"/>
      <w:lvlJc w:val="left"/>
      <w:pPr>
        <w:tabs>
          <w:tab w:val="num" w:pos="720"/>
        </w:tabs>
        <w:ind w:left="720" w:hanging="360"/>
      </w:pPr>
      <w:rPr>
        <w:rFonts w:ascii="Arial" w:hAnsi="Arial" w:hint="default"/>
      </w:rPr>
    </w:lvl>
    <w:lvl w:ilvl="1" w:tplc="A83ED2B0" w:tentative="1">
      <w:start w:val="1"/>
      <w:numFmt w:val="bullet"/>
      <w:lvlText w:val="•"/>
      <w:lvlJc w:val="left"/>
      <w:pPr>
        <w:tabs>
          <w:tab w:val="num" w:pos="1440"/>
        </w:tabs>
        <w:ind w:left="1440" w:hanging="360"/>
      </w:pPr>
      <w:rPr>
        <w:rFonts w:ascii="Arial" w:hAnsi="Arial" w:hint="default"/>
      </w:rPr>
    </w:lvl>
    <w:lvl w:ilvl="2" w:tplc="2872F3FE" w:tentative="1">
      <w:start w:val="1"/>
      <w:numFmt w:val="bullet"/>
      <w:lvlText w:val="•"/>
      <w:lvlJc w:val="left"/>
      <w:pPr>
        <w:tabs>
          <w:tab w:val="num" w:pos="2160"/>
        </w:tabs>
        <w:ind w:left="2160" w:hanging="360"/>
      </w:pPr>
      <w:rPr>
        <w:rFonts w:ascii="Arial" w:hAnsi="Arial" w:hint="default"/>
      </w:rPr>
    </w:lvl>
    <w:lvl w:ilvl="3" w:tplc="F584934E" w:tentative="1">
      <w:start w:val="1"/>
      <w:numFmt w:val="bullet"/>
      <w:lvlText w:val="•"/>
      <w:lvlJc w:val="left"/>
      <w:pPr>
        <w:tabs>
          <w:tab w:val="num" w:pos="2880"/>
        </w:tabs>
        <w:ind w:left="2880" w:hanging="360"/>
      </w:pPr>
      <w:rPr>
        <w:rFonts w:ascii="Arial" w:hAnsi="Arial" w:hint="default"/>
      </w:rPr>
    </w:lvl>
    <w:lvl w:ilvl="4" w:tplc="C152D7E4" w:tentative="1">
      <w:start w:val="1"/>
      <w:numFmt w:val="bullet"/>
      <w:lvlText w:val="•"/>
      <w:lvlJc w:val="left"/>
      <w:pPr>
        <w:tabs>
          <w:tab w:val="num" w:pos="3600"/>
        </w:tabs>
        <w:ind w:left="3600" w:hanging="360"/>
      </w:pPr>
      <w:rPr>
        <w:rFonts w:ascii="Arial" w:hAnsi="Arial" w:hint="default"/>
      </w:rPr>
    </w:lvl>
    <w:lvl w:ilvl="5" w:tplc="E344266C" w:tentative="1">
      <w:start w:val="1"/>
      <w:numFmt w:val="bullet"/>
      <w:lvlText w:val="•"/>
      <w:lvlJc w:val="left"/>
      <w:pPr>
        <w:tabs>
          <w:tab w:val="num" w:pos="4320"/>
        </w:tabs>
        <w:ind w:left="4320" w:hanging="360"/>
      </w:pPr>
      <w:rPr>
        <w:rFonts w:ascii="Arial" w:hAnsi="Arial" w:hint="default"/>
      </w:rPr>
    </w:lvl>
    <w:lvl w:ilvl="6" w:tplc="6C1034C8" w:tentative="1">
      <w:start w:val="1"/>
      <w:numFmt w:val="bullet"/>
      <w:lvlText w:val="•"/>
      <w:lvlJc w:val="left"/>
      <w:pPr>
        <w:tabs>
          <w:tab w:val="num" w:pos="5040"/>
        </w:tabs>
        <w:ind w:left="5040" w:hanging="360"/>
      </w:pPr>
      <w:rPr>
        <w:rFonts w:ascii="Arial" w:hAnsi="Arial" w:hint="default"/>
      </w:rPr>
    </w:lvl>
    <w:lvl w:ilvl="7" w:tplc="3E9EAA50" w:tentative="1">
      <w:start w:val="1"/>
      <w:numFmt w:val="bullet"/>
      <w:lvlText w:val="•"/>
      <w:lvlJc w:val="left"/>
      <w:pPr>
        <w:tabs>
          <w:tab w:val="num" w:pos="5760"/>
        </w:tabs>
        <w:ind w:left="5760" w:hanging="360"/>
      </w:pPr>
      <w:rPr>
        <w:rFonts w:ascii="Arial" w:hAnsi="Arial" w:hint="default"/>
      </w:rPr>
    </w:lvl>
    <w:lvl w:ilvl="8" w:tplc="285812D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88C4C9F"/>
    <w:multiLevelType w:val="hybridMultilevel"/>
    <w:tmpl w:val="650AC29A"/>
    <w:lvl w:ilvl="0" w:tplc="0B4EFAFC">
      <w:start w:val="1"/>
      <w:numFmt w:val="bullet"/>
      <w:lvlText w:val="•"/>
      <w:lvlJc w:val="left"/>
      <w:pPr>
        <w:tabs>
          <w:tab w:val="num" w:pos="720"/>
        </w:tabs>
        <w:ind w:left="720" w:hanging="360"/>
      </w:pPr>
      <w:rPr>
        <w:rFonts w:ascii="Arial" w:hAnsi="Arial" w:hint="default"/>
      </w:rPr>
    </w:lvl>
    <w:lvl w:ilvl="1" w:tplc="27B220BA" w:tentative="1">
      <w:start w:val="1"/>
      <w:numFmt w:val="bullet"/>
      <w:lvlText w:val="•"/>
      <w:lvlJc w:val="left"/>
      <w:pPr>
        <w:tabs>
          <w:tab w:val="num" w:pos="1440"/>
        </w:tabs>
        <w:ind w:left="1440" w:hanging="360"/>
      </w:pPr>
      <w:rPr>
        <w:rFonts w:ascii="Arial" w:hAnsi="Arial" w:hint="default"/>
      </w:rPr>
    </w:lvl>
    <w:lvl w:ilvl="2" w:tplc="C0086D38" w:tentative="1">
      <w:start w:val="1"/>
      <w:numFmt w:val="bullet"/>
      <w:lvlText w:val="•"/>
      <w:lvlJc w:val="left"/>
      <w:pPr>
        <w:tabs>
          <w:tab w:val="num" w:pos="2160"/>
        </w:tabs>
        <w:ind w:left="2160" w:hanging="360"/>
      </w:pPr>
      <w:rPr>
        <w:rFonts w:ascii="Arial" w:hAnsi="Arial" w:hint="default"/>
      </w:rPr>
    </w:lvl>
    <w:lvl w:ilvl="3" w:tplc="5C6066F0" w:tentative="1">
      <w:start w:val="1"/>
      <w:numFmt w:val="bullet"/>
      <w:lvlText w:val="•"/>
      <w:lvlJc w:val="left"/>
      <w:pPr>
        <w:tabs>
          <w:tab w:val="num" w:pos="2880"/>
        </w:tabs>
        <w:ind w:left="2880" w:hanging="360"/>
      </w:pPr>
      <w:rPr>
        <w:rFonts w:ascii="Arial" w:hAnsi="Arial" w:hint="default"/>
      </w:rPr>
    </w:lvl>
    <w:lvl w:ilvl="4" w:tplc="7840B100" w:tentative="1">
      <w:start w:val="1"/>
      <w:numFmt w:val="bullet"/>
      <w:lvlText w:val="•"/>
      <w:lvlJc w:val="left"/>
      <w:pPr>
        <w:tabs>
          <w:tab w:val="num" w:pos="3600"/>
        </w:tabs>
        <w:ind w:left="3600" w:hanging="360"/>
      </w:pPr>
      <w:rPr>
        <w:rFonts w:ascii="Arial" w:hAnsi="Arial" w:hint="default"/>
      </w:rPr>
    </w:lvl>
    <w:lvl w:ilvl="5" w:tplc="FD6CD84E" w:tentative="1">
      <w:start w:val="1"/>
      <w:numFmt w:val="bullet"/>
      <w:lvlText w:val="•"/>
      <w:lvlJc w:val="left"/>
      <w:pPr>
        <w:tabs>
          <w:tab w:val="num" w:pos="4320"/>
        </w:tabs>
        <w:ind w:left="4320" w:hanging="360"/>
      </w:pPr>
      <w:rPr>
        <w:rFonts w:ascii="Arial" w:hAnsi="Arial" w:hint="default"/>
      </w:rPr>
    </w:lvl>
    <w:lvl w:ilvl="6" w:tplc="A9443390" w:tentative="1">
      <w:start w:val="1"/>
      <w:numFmt w:val="bullet"/>
      <w:lvlText w:val="•"/>
      <w:lvlJc w:val="left"/>
      <w:pPr>
        <w:tabs>
          <w:tab w:val="num" w:pos="5040"/>
        </w:tabs>
        <w:ind w:left="5040" w:hanging="360"/>
      </w:pPr>
      <w:rPr>
        <w:rFonts w:ascii="Arial" w:hAnsi="Arial" w:hint="default"/>
      </w:rPr>
    </w:lvl>
    <w:lvl w:ilvl="7" w:tplc="86CCC07A" w:tentative="1">
      <w:start w:val="1"/>
      <w:numFmt w:val="bullet"/>
      <w:lvlText w:val="•"/>
      <w:lvlJc w:val="left"/>
      <w:pPr>
        <w:tabs>
          <w:tab w:val="num" w:pos="5760"/>
        </w:tabs>
        <w:ind w:left="5760" w:hanging="360"/>
      </w:pPr>
      <w:rPr>
        <w:rFonts w:ascii="Arial" w:hAnsi="Arial" w:hint="default"/>
      </w:rPr>
    </w:lvl>
    <w:lvl w:ilvl="8" w:tplc="A54E365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1" w15:restartNumberingAfterBreak="0">
    <w:nsid w:val="5C544FE4"/>
    <w:multiLevelType w:val="hybridMultilevel"/>
    <w:tmpl w:val="97C25B22"/>
    <w:lvl w:ilvl="0" w:tplc="4E0CAF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902106"/>
    <w:multiLevelType w:val="hybridMultilevel"/>
    <w:tmpl w:val="F5927CE4"/>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252C38"/>
    <w:multiLevelType w:val="hybridMultilevel"/>
    <w:tmpl w:val="F35A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18D323B"/>
    <w:multiLevelType w:val="hybridMultilevel"/>
    <w:tmpl w:val="687CB43A"/>
    <w:lvl w:ilvl="0" w:tplc="A0B844F2">
      <w:start w:val="1"/>
      <w:numFmt w:val="bullet"/>
      <w:lvlText w:val=""/>
      <w:lvlJc w:val="left"/>
      <w:pPr>
        <w:tabs>
          <w:tab w:val="num" w:pos="720"/>
        </w:tabs>
        <w:ind w:left="720" w:hanging="360"/>
      </w:pPr>
      <w:rPr>
        <w:rFonts w:ascii="Wingdings" w:hAnsi="Wingdings" w:hint="default"/>
      </w:rPr>
    </w:lvl>
    <w:lvl w:ilvl="1" w:tplc="4C48D4BA">
      <w:start w:val="1"/>
      <w:numFmt w:val="bullet"/>
      <w:lvlText w:val=""/>
      <w:lvlJc w:val="left"/>
      <w:pPr>
        <w:tabs>
          <w:tab w:val="num" w:pos="1440"/>
        </w:tabs>
        <w:ind w:left="1440" w:hanging="360"/>
      </w:pPr>
      <w:rPr>
        <w:rFonts w:ascii="Wingdings" w:hAnsi="Wingdings" w:hint="default"/>
      </w:rPr>
    </w:lvl>
    <w:lvl w:ilvl="2" w:tplc="6D0857CE" w:tentative="1">
      <w:start w:val="1"/>
      <w:numFmt w:val="bullet"/>
      <w:lvlText w:val=""/>
      <w:lvlJc w:val="left"/>
      <w:pPr>
        <w:tabs>
          <w:tab w:val="num" w:pos="2160"/>
        </w:tabs>
        <w:ind w:left="2160" w:hanging="360"/>
      </w:pPr>
      <w:rPr>
        <w:rFonts w:ascii="Wingdings" w:hAnsi="Wingdings" w:hint="default"/>
      </w:rPr>
    </w:lvl>
    <w:lvl w:ilvl="3" w:tplc="14A66172" w:tentative="1">
      <w:start w:val="1"/>
      <w:numFmt w:val="bullet"/>
      <w:lvlText w:val=""/>
      <w:lvlJc w:val="left"/>
      <w:pPr>
        <w:tabs>
          <w:tab w:val="num" w:pos="2880"/>
        </w:tabs>
        <w:ind w:left="2880" w:hanging="360"/>
      </w:pPr>
      <w:rPr>
        <w:rFonts w:ascii="Wingdings" w:hAnsi="Wingdings" w:hint="default"/>
      </w:rPr>
    </w:lvl>
    <w:lvl w:ilvl="4" w:tplc="A71C6DA0" w:tentative="1">
      <w:start w:val="1"/>
      <w:numFmt w:val="bullet"/>
      <w:lvlText w:val=""/>
      <w:lvlJc w:val="left"/>
      <w:pPr>
        <w:tabs>
          <w:tab w:val="num" w:pos="3600"/>
        </w:tabs>
        <w:ind w:left="3600" w:hanging="360"/>
      </w:pPr>
      <w:rPr>
        <w:rFonts w:ascii="Wingdings" w:hAnsi="Wingdings" w:hint="default"/>
      </w:rPr>
    </w:lvl>
    <w:lvl w:ilvl="5" w:tplc="1C48648A" w:tentative="1">
      <w:start w:val="1"/>
      <w:numFmt w:val="bullet"/>
      <w:lvlText w:val=""/>
      <w:lvlJc w:val="left"/>
      <w:pPr>
        <w:tabs>
          <w:tab w:val="num" w:pos="4320"/>
        </w:tabs>
        <w:ind w:left="4320" w:hanging="360"/>
      </w:pPr>
      <w:rPr>
        <w:rFonts w:ascii="Wingdings" w:hAnsi="Wingdings" w:hint="default"/>
      </w:rPr>
    </w:lvl>
    <w:lvl w:ilvl="6" w:tplc="61B491AC" w:tentative="1">
      <w:start w:val="1"/>
      <w:numFmt w:val="bullet"/>
      <w:lvlText w:val=""/>
      <w:lvlJc w:val="left"/>
      <w:pPr>
        <w:tabs>
          <w:tab w:val="num" w:pos="5040"/>
        </w:tabs>
        <w:ind w:left="5040" w:hanging="360"/>
      </w:pPr>
      <w:rPr>
        <w:rFonts w:ascii="Wingdings" w:hAnsi="Wingdings" w:hint="default"/>
      </w:rPr>
    </w:lvl>
    <w:lvl w:ilvl="7" w:tplc="05222C3E" w:tentative="1">
      <w:start w:val="1"/>
      <w:numFmt w:val="bullet"/>
      <w:lvlText w:val=""/>
      <w:lvlJc w:val="left"/>
      <w:pPr>
        <w:tabs>
          <w:tab w:val="num" w:pos="5760"/>
        </w:tabs>
        <w:ind w:left="5760" w:hanging="360"/>
      </w:pPr>
      <w:rPr>
        <w:rFonts w:ascii="Wingdings" w:hAnsi="Wingdings" w:hint="default"/>
      </w:rPr>
    </w:lvl>
    <w:lvl w:ilvl="8" w:tplc="BEC0521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2"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B3024"/>
    <w:multiLevelType w:val="hybridMultilevel"/>
    <w:tmpl w:val="100C010A"/>
    <w:lvl w:ilvl="0" w:tplc="0409000B">
      <w:start w:val="1"/>
      <w:numFmt w:val="bullet"/>
      <w:lvlText w:val=""/>
      <w:lvlJc w:val="left"/>
      <w:pPr>
        <w:ind w:left="1011" w:hanging="360"/>
      </w:pPr>
      <w:rPr>
        <w:rFonts w:ascii="Wingdings" w:hAnsi="Wingdings"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66" w15:restartNumberingAfterBreak="0">
    <w:nsid w:val="7169248C"/>
    <w:multiLevelType w:val="hybridMultilevel"/>
    <w:tmpl w:val="702A8B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673B8C"/>
    <w:multiLevelType w:val="hybridMultilevel"/>
    <w:tmpl w:val="58229716"/>
    <w:lvl w:ilvl="0" w:tplc="90A2330A">
      <w:start w:val="1"/>
      <w:numFmt w:val="bullet"/>
      <w:lvlText w:val="•"/>
      <w:lvlJc w:val="left"/>
      <w:pPr>
        <w:tabs>
          <w:tab w:val="num" w:pos="720"/>
        </w:tabs>
        <w:ind w:left="720" w:hanging="360"/>
      </w:pPr>
      <w:rPr>
        <w:rFonts w:ascii="Arial" w:hAnsi="Arial" w:hint="default"/>
      </w:rPr>
    </w:lvl>
    <w:lvl w:ilvl="1" w:tplc="83B66490" w:tentative="1">
      <w:start w:val="1"/>
      <w:numFmt w:val="bullet"/>
      <w:lvlText w:val="•"/>
      <w:lvlJc w:val="left"/>
      <w:pPr>
        <w:tabs>
          <w:tab w:val="num" w:pos="1440"/>
        </w:tabs>
        <w:ind w:left="1440" w:hanging="360"/>
      </w:pPr>
      <w:rPr>
        <w:rFonts w:ascii="Arial" w:hAnsi="Arial" w:hint="default"/>
      </w:rPr>
    </w:lvl>
    <w:lvl w:ilvl="2" w:tplc="60D062B8" w:tentative="1">
      <w:start w:val="1"/>
      <w:numFmt w:val="bullet"/>
      <w:lvlText w:val="•"/>
      <w:lvlJc w:val="left"/>
      <w:pPr>
        <w:tabs>
          <w:tab w:val="num" w:pos="2160"/>
        </w:tabs>
        <w:ind w:left="2160" w:hanging="360"/>
      </w:pPr>
      <w:rPr>
        <w:rFonts w:ascii="Arial" w:hAnsi="Arial" w:hint="default"/>
      </w:rPr>
    </w:lvl>
    <w:lvl w:ilvl="3" w:tplc="BA04B566" w:tentative="1">
      <w:start w:val="1"/>
      <w:numFmt w:val="bullet"/>
      <w:lvlText w:val="•"/>
      <w:lvlJc w:val="left"/>
      <w:pPr>
        <w:tabs>
          <w:tab w:val="num" w:pos="2880"/>
        </w:tabs>
        <w:ind w:left="2880" w:hanging="360"/>
      </w:pPr>
      <w:rPr>
        <w:rFonts w:ascii="Arial" w:hAnsi="Arial" w:hint="default"/>
      </w:rPr>
    </w:lvl>
    <w:lvl w:ilvl="4" w:tplc="7A602812" w:tentative="1">
      <w:start w:val="1"/>
      <w:numFmt w:val="bullet"/>
      <w:lvlText w:val="•"/>
      <w:lvlJc w:val="left"/>
      <w:pPr>
        <w:tabs>
          <w:tab w:val="num" w:pos="3600"/>
        </w:tabs>
        <w:ind w:left="3600" w:hanging="360"/>
      </w:pPr>
      <w:rPr>
        <w:rFonts w:ascii="Arial" w:hAnsi="Arial" w:hint="default"/>
      </w:rPr>
    </w:lvl>
    <w:lvl w:ilvl="5" w:tplc="C6AAEC0C" w:tentative="1">
      <w:start w:val="1"/>
      <w:numFmt w:val="bullet"/>
      <w:lvlText w:val="•"/>
      <w:lvlJc w:val="left"/>
      <w:pPr>
        <w:tabs>
          <w:tab w:val="num" w:pos="4320"/>
        </w:tabs>
        <w:ind w:left="4320" w:hanging="360"/>
      </w:pPr>
      <w:rPr>
        <w:rFonts w:ascii="Arial" w:hAnsi="Arial" w:hint="default"/>
      </w:rPr>
    </w:lvl>
    <w:lvl w:ilvl="6" w:tplc="3E8A84BE" w:tentative="1">
      <w:start w:val="1"/>
      <w:numFmt w:val="bullet"/>
      <w:lvlText w:val="•"/>
      <w:lvlJc w:val="left"/>
      <w:pPr>
        <w:tabs>
          <w:tab w:val="num" w:pos="5040"/>
        </w:tabs>
        <w:ind w:left="5040" w:hanging="360"/>
      </w:pPr>
      <w:rPr>
        <w:rFonts w:ascii="Arial" w:hAnsi="Arial" w:hint="default"/>
      </w:rPr>
    </w:lvl>
    <w:lvl w:ilvl="7" w:tplc="CD48E1C4" w:tentative="1">
      <w:start w:val="1"/>
      <w:numFmt w:val="bullet"/>
      <w:lvlText w:val="•"/>
      <w:lvlJc w:val="left"/>
      <w:pPr>
        <w:tabs>
          <w:tab w:val="num" w:pos="5760"/>
        </w:tabs>
        <w:ind w:left="5760" w:hanging="360"/>
      </w:pPr>
      <w:rPr>
        <w:rFonts w:ascii="Arial" w:hAnsi="Arial" w:hint="default"/>
      </w:rPr>
    </w:lvl>
    <w:lvl w:ilvl="8" w:tplc="BEF0957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5807807"/>
    <w:multiLevelType w:val="hybridMultilevel"/>
    <w:tmpl w:val="09428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977A11"/>
    <w:multiLevelType w:val="hybridMultilevel"/>
    <w:tmpl w:val="6B366086"/>
    <w:lvl w:ilvl="0" w:tplc="6368FD7E">
      <w:start w:val="1"/>
      <w:numFmt w:val="bullet"/>
      <w:lvlText w:val=""/>
      <w:lvlJc w:val="left"/>
      <w:pPr>
        <w:tabs>
          <w:tab w:val="num" w:pos="720"/>
        </w:tabs>
        <w:ind w:left="720" w:hanging="360"/>
      </w:pPr>
      <w:rPr>
        <w:rFonts w:ascii="Wingdings" w:hAnsi="Wingdings" w:hint="default"/>
      </w:rPr>
    </w:lvl>
    <w:lvl w:ilvl="1" w:tplc="6CAED39E">
      <w:start w:val="1"/>
      <w:numFmt w:val="bullet"/>
      <w:lvlText w:val=""/>
      <w:lvlJc w:val="left"/>
      <w:pPr>
        <w:tabs>
          <w:tab w:val="num" w:pos="1440"/>
        </w:tabs>
        <w:ind w:left="1440" w:hanging="360"/>
      </w:pPr>
      <w:rPr>
        <w:rFonts w:ascii="Wingdings" w:hAnsi="Wingdings" w:hint="default"/>
      </w:rPr>
    </w:lvl>
    <w:lvl w:ilvl="2" w:tplc="0E36B058" w:tentative="1">
      <w:start w:val="1"/>
      <w:numFmt w:val="bullet"/>
      <w:lvlText w:val=""/>
      <w:lvlJc w:val="left"/>
      <w:pPr>
        <w:tabs>
          <w:tab w:val="num" w:pos="2160"/>
        </w:tabs>
        <w:ind w:left="2160" w:hanging="360"/>
      </w:pPr>
      <w:rPr>
        <w:rFonts w:ascii="Wingdings" w:hAnsi="Wingdings" w:hint="default"/>
      </w:rPr>
    </w:lvl>
    <w:lvl w:ilvl="3" w:tplc="9FA4E492" w:tentative="1">
      <w:start w:val="1"/>
      <w:numFmt w:val="bullet"/>
      <w:lvlText w:val=""/>
      <w:lvlJc w:val="left"/>
      <w:pPr>
        <w:tabs>
          <w:tab w:val="num" w:pos="2880"/>
        </w:tabs>
        <w:ind w:left="2880" w:hanging="360"/>
      </w:pPr>
      <w:rPr>
        <w:rFonts w:ascii="Wingdings" w:hAnsi="Wingdings" w:hint="default"/>
      </w:rPr>
    </w:lvl>
    <w:lvl w:ilvl="4" w:tplc="4FDAB2FA" w:tentative="1">
      <w:start w:val="1"/>
      <w:numFmt w:val="bullet"/>
      <w:lvlText w:val=""/>
      <w:lvlJc w:val="left"/>
      <w:pPr>
        <w:tabs>
          <w:tab w:val="num" w:pos="3600"/>
        </w:tabs>
        <w:ind w:left="3600" w:hanging="360"/>
      </w:pPr>
      <w:rPr>
        <w:rFonts w:ascii="Wingdings" w:hAnsi="Wingdings" w:hint="default"/>
      </w:rPr>
    </w:lvl>
    <w:lvl w:ilvl="5" w:tplc="B63E108A" w:tentative="1">
      <w:start w:val="1"/>
      <w:numFmt w:val="bullet"/>
      <w:lvlText w:val=""/>
      <w:lvlJc w:val="left"/>
      <w:pPr>
        <w:tabs>
          <w:tab w:val="num" w:pos="4320"/>
        </w:tabs>
        <w:ind w:left="4320" w:hanging="360"/>
      </w:pPr>
      <w:rPr>
        <w:rFonts w:ascii="Wingdings" w:hAnsi="Wingdings" w:hint="default"/>
      </w:rPr>
    </w:lvl>
    <w:lvl w:ilvl="6" w:tplc="F2181774" w:tentative="1">
      <w:start w:val="1"/>
      <w:numFmt w:val="bullet"/>
      <w:lvlText w:val=""/>
      <w:lvlJc w:val="left"/>
      <w:pPr>
        <w:tabs>
          <w:tab w:val="num" w:pos="5040"/>
        </w:tabs>
        <w:ind w:left="5040" w:hanging="360"/>
      </w:pPr>
      <w:rPr>
        <w:rFonts w:ascii="Wingdings" w:hAnsi="Wingdings" w:hint="default"/>
      </w:rPr>
    </w:lvl>
    <w:lvl w:ilvl="7" w:tplc="1416E43C" w:tentative="1">
      <w:start w:val="1"/>
      <w:numFmt w:val="bullet"/>
      <w:lvlText w:val=""/>
      <w:lvlJc w:val="left"/>
      <w:pPr>
        <w:tabs>
          <w:tab w:val="num" w:pos="5760"/>
        </w:tabs>
        <w:ind w:left="5760" w:hanging="360"/>
      </w:pPr>
      <w:rPr>
        <w:rFonts w:ascii="Wingdings" w:hAnsi="Wingdings" w:hint="default"/>
      </w:rPr>
    </w:lvl>
    <w:lvl w:ilvl="8" w:tplc="95DA5ADE"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B80FEB"/>
    <w:multiLevelType w:val="hybridMultilevel"/>
    <w:tmpl w:val="513AB11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0347E4"/>
    <w:multiLevelType w:val="hybridMultilevel"/>
    <w:tmpl w:val="7096B2DA"/>
    <w:lvl w:ilvl="0" w:tplc="04090001">
      <w:start w:val="1"/>
      <w:numFmt w:val="bullet"/>
      <w:lvlText w:val=""/>
      <w:lvlJc w:val="left"/>
      <w:pPr>
        <w:ind w:left="1902" w:hanging="360"/>
      </w:pPr>
      <w:rPr>
        <w:rFonts w:ascii="Symbol" w:hAnsi="Symbol" w:hint="default"/>
      </w:rPr>
    </w:lvl>
    <w:lvl w:ilvl="1" w:tplc="04090003" w:tentative="1">
      <w:start w:val="1"/>
      <w:numFmt w:val="bullet"/>
      <w:lvlText w:val="o"/>
      <w:lvlJc w:val="left"/>
      <w:pPr>
        <w:ind w:left="2622" w:hanging="360"/>
      </w:pPr>
      <w:rPr>
        <w:rFonts w:ascii="Courier New" w:hAnsi="Courier New" w:cs="Courier New" w:hint="default"/>
      </w:rPr>
    </w:lvl>
    <w:lvl w:ilvl="2" w:tplc="04090005" w:tentative="1">
      <w:start w:val="1"/>
      <w:numFmt w:val="bullet"/>
      <w:lvlText w:val=""/>
      <w:lvlJc w:val="left"/>
      <w:pPr>
        <w:ind w:left="3342" w:hanging="360"/>
      </w:pPr>
      <w:rPr>
        <w:rFonts w:ascii="Wingdings" w:hAnsi="Wingdings" w:hint="default"/>
      </w:rPr>
    </w:lvl>
    <w:lvl w:ilvl="3" w:tplc="04090001" w:tentative="1">
      <w:start w:val="1"/>
      <w:numFmt w:val="bullet"/>
      <w:lvlText w:val=""/>
      <w:lvlJc w:val="left"/>
      <w:pPr>
        <w:ind w:left="4062" w:hanging="360"/>
      </w:pPr>
      <w:rPr>
        <w:rFonts w:ascii="Symbol" w:hAnsi="Symbol" w:hint="default"/>
      </w:rPr>
    </w:lvl>
    <w:lvl w:ilvl="4" w:tplc="04090003" w:tentative="1">
      <w:start w:val="1"/>
      <w:numFmt w:val="bullet"/>
      <w:lvlText w:val="o"/>
      <w:lvlJc w:val="left"/>
      <w:pPr>
        <w:ind w:left="4782" w:hanging="360"/>
      </w:pPr>
      <w:rPr>
        <w:rFonts w:ascii="Courier New" w:hAnsi="Courier New" w:cs="Courier New" w:hint="default"/>
      </w:rPr>
    </w:lvl>
    <w:lvl w:ilvl="5" w:tplc="04090005" w:tentative="1">
      <w:start w:val="1"/>
      <w:numFmt w:val="bullet"/>
      <w:lvlText w:val=""/>
      <w:lvlJc w:val="left"/>
      <w:pPr>
        <w:ind w:left="5502" w:hanging="360"/>
      </w:pPr>
      <w:rPr>
        <w:rFonts w:ascii="Wingdings" w:hAnsi="Wingdings" w:hint="default"/>
      </w:rPr>
    </w:lvl>
    <w:lvl w:ilvl="6" w:tplc="04090001" w:tentative="1">
      <w:start w:val="1"/>
      <w:numFmt w:val="bullet"/>
      <w:lvlText w:val=""/>
      <w:lvlJc w:val="left"/>
      <w:pPr>
        <w:ind w:left="6222" w:hanging="360"/>
      </w:pPr>
      <w:rPr>
        <w:rFonts w:ascii="Symbol" w:hAnsi="Symbol" w:hint="default"/>
      </w:rPr>
    </w:lvl>
    <w:lvl w:ilvl="7" w:tplc="04090003" w:tentative="1">
      <w:start w:val="1"/>
      <w:numFmt w:val="bullet"/>
      <w:lvlText w:val="o"/>
      <w:lvlJc w:val="left"/>
      <w:pPr>
        <w:ind w:left="6942" w:hanging="360"/>
      </w:pPr>
      <w:rPr>
        <w:rFonts w:ascii="Courier New" w:hAnsi="Courier New" w:cs="Courier New" w:hint="default"/>
      </w:rPr>
    </w:lvl>
    <w:lvl w:ilvl="8" w:tplc="04090005" w:tentative="1">
      <w:start w:val="1"/>
      <w:numFmt w:val="bullet"/>
      <w:lvlText w:val=""/>
      <w:lvlJc w:val="left"/>
      <w:pPr>
        <w:ind w:left="7662" w:hanging="360"/>
      </w:pPr>
      <w:rPr>
        <w:rFonts w:ascii="Wingdings" w:hAnsi="Wingdings" w:hint="default"/>
      </w:rPr>
    </w:lvl>
  </w:abstractNum>
  <w:abstractNum w:abstractNumId="74"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B0B5B"/>
    <w:multiLevelType w:val="hybridMultilevel"/>
    <w:tmpl w:val="0074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777BBE"/>
    <w:multiLevelType w:val="hybridMultilevel"/>
    <w:tmpl w:val="4B58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5"/>
  </w:num>
  <w:num w:numId="4">
    <w:abstractNumId w:val="75"/>
  </w:num>
  <w:num w:numId="5">
    <w:abstractNumId w:val="4"/>
  </w:num>
  <w:num w:numId="6">
    <w:abstractNumId w:val="2"/>
  </w:num>
  <w:num w:numId="7">
    <w:abstractNumId w:val="54"/>
  </w:num>
  <w:num w:numId="8">
    <w:abstractNumId w:val="64"/>
  </w:num>
  <w:num w:numId="9">
    <w:abstractNumId w:val="61"/>
  </w:num>
  <w:num w:numId="10">
    <w:abstractNumId w:val="50"/>
  </w:num>
  <w:num w:numId="11">
    <w:abstractNumId w:val="19"/>
  </w:num>
  <w:num w:numId="12">
    <w:abstractNumId w:val="22"/>
    <w:lvlOverride w:ilvl="0">
      <w:startOverride w:val="1"/>
    </w:lvlOverride>
  </w:num>
  <w:num w:numId="13">
    <w:abstractNumId w:val="41"/>
  </w:num>
  <w:num w:numId="14">
    <w:abstractNumId w:val="49"/>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56"/>
  </w:num>
  <w:num w:numId="16">
    <w:abstractNumId w:val="49"/>
  </w:num>
  <w:num w:numId="17">
    <w:abstractNumId w:val="34"/>
  </w:num>
  <w:num w:numId="18">
    <w:abstractNumId w:val="31"/>
  </w:num>
  <w:num w:numId="19">
    <w:abstractNumId w:val="74"/>
  </w:num>
  <w:num w:numId="20">
    <w:abstractNumId w:val="6"/>
  </w:num>
  <w:num w:numId="21">
    <w:abstractNumId w:val="18"/>
  </w:num>
  <w:num w:numId="22">
    <w:abstractNumId w:val="25"/>
  </w:num>
  <w:num w:numId="23">
    <w:abstractNumId w:val="45"/>
  </w:num>
  <w:num w:numId="24">
    <w:abstractNumId w:val="44"/>
  </w:num>
  <w:num w:numId="25">
    <w:abstractNumId w:val="38"/>
  </w:num>
  <w:num w:numId="26">
    <w:abstractNumId w:val="78"/>
  </w:num>
  <w:num w:numId="27">
    <w:abstractNumId w:val="40"/>
  </w:num>
  <w:num w:numId="28">
    <w:abstractNumId w:val="43"/>
  </w:num>
  <w:num w:numId="29">
    <w:abstractNumId w:val="24"/>
  </w:num>
  <w:num w:numId="30">
    <w:abstractNumId w:val="10"/>
  </w:num>
  <w:num w:numId="31">
    <w:abstractNumId w:val="11"/>
  </w:num>
  <w:num w:numId="32">
    <w:abstractNumId w:val="12"/>
  </w:num>
  <w:num w:numId="33">
    <w:abstractNumId w:val="71"/>
  </w:num>
  <w:num w:numId="34">
    <w:abstractNumId w:val="37"/>
  </w:num>
  <w:num w:numId="35">
    <w:abstractNumId w:val="10"/>
  </w:num>
  <w:num w:numId="36">
    <w:abstractNumId w:val="63"/>
  </w:num>
  <w:num w:numId="37">
    <w:abstractNumId w:val="7"/>
  </w:num>
  <w:num w:numId="38">
    <w:abstractNumId w:val="16"/>
  </w:num>
  <w:num w:numId="39">
    <w:abstractNumId w:val="8"/>
  </w:num>
  <w:num w:numId="40">
    <w:abstractNumId w:val="67"/>
  </w:num>
  <w:num w:numId="41">
    <w:abstractNumId w:val="52"/>
  </w:num>
  <w:num w:numId="42">
    <w:abstractNumId w:val="60"/>
  </w:num>
  <w:num w:numId="43">
    <w:abstractNumId w:val="77"/>
  </w:num>
  <w:num w:numId="44">
    <w:abstractNumId w:val="59"/>
  </w:num>
  <w:num w:numId="45">
    <w:abstractNumId w:val="39"/>
  </w:num>
  <w:num w:numId="46">
    <w:abstractNumId w:val="42"/>
  </w:num>
  <w:num w:numId="47">
    <w:abstractNumId w:val="29"/>
  </w:num>
  <w:num w:numId="48">
    <w:abstractNumId w:val="30"/>
  </w:num>
  <w:num w:numId="49">
    <w:abstractNumId w:val="9"/>
  </w:num>
  <w:num w:numId="50">
    <w:abstractNumId w:val="36"/>
  </w:num>
  <w:num w:numId="51">
    <w:abstractNumId w:val="13"/>
  </w:num>
  <w:num w:numId="52">
    <w:abstractNumId w:val="25"/>
  </w:num>
  <w:num w:numId="53">
    <w:abstractNumId w:val="1"/>
  </w:num>
  <w:num w:numId="54">
    <w:abstractNumId w:val="14"/>
  </w:num>
  <w:num w:numId="55">
    <w:abstractNumId w:val="55"/>
  </w:num>
  <w:num w:numId="56">
    <w:abstractNumId w:val="70"/>
  </w:num>
  <w:num w:numId="57">
    <w:abstractNumId w:val="57"/>
  </w:num>
  <w:num w:numId="58">
    <w:abstractNumId w:val="62"/>
  </w:num>
  <w:num w:numId="59">
    <w:abstractNumId w:val="28"/>
  </w:num>
  <w:num w:numId="60">
    <w:abstractNumId w:val="48"/>
  </w:num>
  <w:num w:numId="61">
    <w:abstractNumId w:val="23"/>
  </w:num>
  <w:num w:numId="62">
    <w:abstractNumId w:val="68"/>
  </w:num>
  <w:num w:numId="63">
    <w:abstractNumId w:val="47"/>
  </w:num>
  <w:num w:numId="64">
    <w:abstractNumId w:val="21"/>
  </w:num>
  <w:num w:numId="65">
    <w:abstractNumId w:val="72"/>
  </w:num>
  <w:num w:numId="66">
    <w:abstractNumId w:val="53"/>
  </w:num>
  <w:num w:numId="67">
    <w:abstractNumId w:val="33"/>
  </w:num>
  <w:num w:numId="68">
    <w:abstractNumId w:val="65"/>
  </w:num>
  <w:num w:numId="69">
    <w:abstractNumId w:val="35"/>
  </w:num>
  <w:num w:numId="70">
    <w:abstractNumId w:val="26"/>
  </w:num>
  <w:num w:numId="71">
    <w:abstractNumId w:val="73"/>
  </w:num>
  <w:num w:numId="72">
    <w:abstractNumId w:val="51"/>
  </w:num>
  <w:num w:numId="73">
    <w:abstractNumId w:val="3"/>
  </w:num>
  <w:num w:numId="74">
    <w:abstractNumId w:val="20"/>
  </w:num>
  <w:num w:numId="75">
    <w:abstractNumId w:val="58"/>
  </w:num>
  <w:num w:numId="76">
    <w:abstractNumId w:val="46"/>
  </w:num>
  <w:num w:numId="77">
    <w:abstractNumId w:val="69"/>
  </w:num>
  <w:num w:numId="78">
    <w:abstractNumId w:val="32"/>
  </w:num>
  <w:num w:numId="79">
    <w:abstractNumId w:val="76"/>
  </w:num>
  <w:num w:numId="80">
    <w:abstractNumId w:val="66"/>
  </w:num>
  <w:num w:numId="81">
    <w:abstractNumId w:val="1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97C"/>
    <w:rsid w:val="00020D61"/>
    <w:rsid w:val="0002130A"/>
    <w:rsid w:val="0002165C"/>
    <w:rsid w:val="00021A8D"/>
    <w:rsid w:val="00021C67"/>
    <w:rsid w:val="00021DEC"/>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65B"/>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D3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B27"/>
    <w:rsid w:val="00070E4C"/>
    <w:rsid w:val="0007118F"/>
    <w:rsid w:val="000716FB"/>
    <w:rsid w:val="00071C4D"/>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6"/>
    <w:rsid w:val="000825BC"/>
    <w:rsid w:val="000826FF"/>
    <w:rsid w:val="00082A49"/>
    <w:rsid w:val="00083322"/>
    <w:rsid w:val="00083788"/>
    <w:rsid w:val="000839F9"/>
    <w:rsid w:val="00083EBD"/>
    <w:rsid w:val="00084255"/>
    <w:rsid w:val="00084D0C"/>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0639"/>
    <w:rsid w:val="00091714"/>
    <w:rsid w:val="000921E3"/>
    <w:rsid w:val="00092271"/>
    <w:rsid w:val="00092334"/>
    <w:rsid w:val="00092C91"/>
    <w:rsid w:val="00092C9F"/>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58C"/>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F77"/>
    <w:rsid w:val="000B71B6"/>
    <w:rsid w:val="000B72DB"/>
    <w:rsid w:val="000B7387"/>
    <w:rsid w:val="000B76BB"/>
    <w:rsid w:val="000B7D5E"/>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947"/>
    <w:rsid w:val="000C4C76"/>
    <w:rsid w:val="000C50E2"/>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8F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6FD1"/>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5E2"/>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E8B"/>
    <w:rsid w:val="00183F11"/>
    <w:rsid w:val="001840F5"/>
    <w:rsid w:val="00184DAB"/>
    <w:rsid w:val="00184F51"/>
    <w:rsid w:val="0018517F"/>
    <w:rsid w:val="00185257"/>
    <w:rsid w:val="0018538D"/>
    <w:rsid w:val="00185E59"/>
    <w:rsid w:val="00185F10"/>
    <w:rsid w:val="00186395"/>
    <w:rsid w:val="001863D8"/>
    <w:rsid w:val="0018698F"/>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5EFF"/>
    <w:rsid w:val="001A61A0"/>
    <w:rsid w:val="001A628F"/>
    <w:rsid w:val="001A6AFE"/>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5332"/>
    <w:rsid w:val="001B53B3"/>
    <w:rsid w:val="001B54E9"/>
    <w:rsid w:val="001B5B50"/>
    <w:rsid w:val="001B5F67"/>
    <w:rsid w:val="001B62E0"/>
    <w:rsid w:val="001B6488"/>
    <w:rsid w:val="001B6619"/>
    <w:rsid w:val="001B6C77"/>
    <w:rsid w:val="001B70CF"/>
    <w:rsid w:val="001B716B"/>
    <w:rsid w:val="001B748B"/>
    <w:rsid w:val="001B7E57"/>
    <w:rsid w:val="001C002C"/>
    <w:rsid w:val="001C0085"/>
    <w:rsid w:val="001C03ED"/>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3CC"/>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8"/>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C7"/>
    <w:rsid w:val="00213851"/>
    <w:rsid w:val="00213F38"/>
    <w:rsid w:val="002140D1"/>
    <w:rsid w:val="00214252"/>
    <w:rsid w:val="00214336"/>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77D"/>
    <w:rsid w:val="00224A9B"/>
    <w:rsid w:val="00224C25"/>
    <w:rsid w:val="00224FF0"/>
    <w:rsid w:val="00225B79"/>
    <w:rsid w:val="00225FAF"/>
    <w:rsid w:val="0022657F"/>
    <w:rsid w:val="002269A7"/>
    <w:rsid w:val="00226B65"/>
    <w:rsid w:val="00226BD3"/>
    <w:rsid w:val="00226CA3"/>
    <w:rsid w:val="00226F21"/>
    <w:rsid w:val="0022735A"/>
    <w:rsid w:val="00227520"/>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3ACD"/>
    <w:rsid w:val="00243D3A"/>
    <w:rsid w:val="00243DCC"/>
    <w:rsid w:val="002443C2"/>
    <w:rsid w:val="002444E3"/>
    <w:rsid w:val="00244606"/>
    <w:rsid w:val="00244924"/>
    <w:rsid w:val="00244AA6"/>
    <w:rsid w:val="00244B18"/>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616"/>
    <w:rsid w:val="002548B6"/>
    <w:rsid w:val="00255315"/>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680"/>
    <w:rsid w:val="00265701"/>
    <w:rsid w:val="00265E9A"/>
    <w:rsid w:val="00266210"/>
    <w:rsid w:val="00266345"/>
    <w:rsid w:val="0026716C"/>
    <w:rsid w:val="00267AB0"/>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322"/>
    <w:rsid w:val="0027438E"/>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417"/>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0EFD"/>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DEA"/>
    <w:rsid w:val="002D6127"/>
    <w:rsid w:val="002D620D"/>
    <w:rsid w:val="002D6389"/>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BBB"/>
    <w:rsid w:val="002E3CD6"/>
    <w:rsid w:val="002E4FA2"/>
    <w:rsid w:val="002E5607"/>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B10"/>
    <w:rsid w:val="00311D7B"/>
    <w:rsid w:val="003121B8"/>
    <w:rsid w:val="00312A3E"/>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5ED"/>
    <w:rsid w:val="003278C7"/>
    <w:rsid w:val="0032793B"/>
    <w:rsid w:val="00327AEA"/>
    <w:rsid w:val="00327DDC"/>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0A3"/>
    <w:rsid w:val="003617B5"/>
    <w:rsid w:val="0036181D"/>
    <w:rsid w:val="0036185C"/>
    <w:rsid w:val="003619FE"/>
    <w:rsid w:val="00361B3C"/>
    <w:rsid w:val="0036262C"/>
    <w:rsid w:val="003629BD"/>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644"/>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7DF"/>
    <w:rsid w:val="00393B31"/>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0D4"/>
    <w:rsid w:val="003C1493"/>
    <w:rsid w:val="003C170C"/>
    <w:rsid w:val="003C1EC9"/>
    <w:rsid w:val="003C270B"/>
    <w:rsid w:val="003C2C9D"/>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1110"/>
    <w:rsid w:val="003D15EA"/>
    <w:rsid w:val="003D1EE4"/>
    <w:rsid w:val="003D2050"/>
    <w:rsid w:val="003D2339"/>
    <w:rsid w:val="003D2395"/>
    <w:rsid w:val="003D26AA"/>
    <w:rsid w:val="003D2A2B"/>
    <w:rsid w:val="003D33FB"/>
    <w:rsid w:val="003D34D8"/>
    <w:rsid w:val="003D3666"/>
    <w:rsid w:val="003D3857"/>
    <w:rsid w:val="003D39A6"/>
    <w:rsid w:val="003D3EC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898"/>
    <w:rsid w:val="00405D95"/>
    <w:rsid w:val="00405F23"/>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544"/>
    <w:rsid w:val="00441AE2"/>
    <w:rsid w:val="004425C2"/>
    <w:rsid w:val="00442824"/>
    <w:rsid w:val="00442929"/>
    <w:rsid w:val="00442FFB"/>
    <w:rsid w:val="004430FD"/>
    <w:rsid w:val="0044317B"/>
    <w:rsid w:val="004433C2"/>
    <w:rsid w:val="00443D6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033"/>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849"/>
    <w:rsid w:val="00495AD8"/>
    <w:rsid w:val="00495E34"/>
    <w:rsid w:val="00495F0F"/>
    <w:rsid w:val="004961DB"/>
    <w:rsid w:val="00496462"/>
    <w:rsid w:val="0049653E"/>
    <w:rsid w:val="00496743"/>
    <w:rsid w:val="0049696D"/>
    <w:rsid w:val="00496BEF"/>
    <w:rsid w:val="0049792C"/>
    <w:rsid w:val="004A01E1"/>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268"/>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4F2D"/>
    <w:rsid w:val="004B50E0"/>
    <w:rsid w:val="004B5211"/>
    <w:rsid w:val="004B528E"/>
    <w:rsid w:val="004B531B"/>
    <w:rsid w:val="004B55EC"/>
    <w:rsid w:val="004B5F75"/>
    <w:rsid w:val="004B6301"/>
    <w:rsid w:val="004B64BE"/>
    <w:rsid w:val="004B6FFB"/>
    <w:rsid w:val="004B7143"/>
    <w:rsid w:val="004B7937"/>
    <w:rsid w:val="004B795F"/>
    <w:rsid w:val="004B7BA5"/>
    <w:rsid w:val="004C0346"/>
    <w:rsid w:val="004C0391"/>
    <w:rsid w:val="004C03CC"/>
    <w:rsid w:val="004C08C7"/>
    <w:rsid w:val="004C0B5B"/>
    <w:rsid w:val="004C0F99"/>
    <w:rsid w:val="004C10CA"/>
    <w:rsid w:val="004C130D"/>
    <w:rsid w:val="004C1624"/>
    <w:rsid w:val="004C2371"/>
    <w:rsid w:val="004C257D"/>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2C"/>
    <w:rsid w:val="004E2F51"/>
    <w:rsid w:val="004E2F60"/>
    <w:rsid w:val="004E32FE"/>
    <w:rsid w:val="004E3368"/>
    <w:rsid w:val="004E3579"/>
    <w:rsid w:val="004E3892"/>
    <w:rsid w:val="004E3FD8"/>
    <w:rsid w:val="004E4259"/>
    <w:rsid w:val="004E4304"/>
    <w:rsid w:val="004E471C"/>
    <w:rsid w:val="004E4A85"/>
    <w:rsid w:val="004E53AE"/>
    <w:rsid w:val="004E5449"/>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61B"/>
    <w:rsid w:val="004F080C"/>
    <w:rsid w:val="004F0C82"/>
    <w:rsid w:val="004F133C"/>
    <w:rsid w:val="004F13D2"/>
    <w:rsid w:val="004F1A00"/>
    <w:rsid w:val="004F1D32"/>
    <w:rsid w:val="004F2418"/>
    <w:rsid w:val="004F2497"/>
    <w:rsid w:val="004F2826"/>
    <w:rsid w:val="004F2981"/>
    <w:rsid w:val="004F2A4B"/>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4C9"/>
    <w:rsid w:val="00507754"/>
    <w:rsid w:val="00507CAF"/>
    <w:rsid w:val="00507E65"/>
    <w:rsid w:val="00510374"/>
    <w:rsid w:val="00510444"/>
    <w:rsid w:val="005109F8"/>
    <w:rsid w:val="005109FC"/>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1A4"/>
    <w:rsid w:val="005173A4"/>
    <w:rsid w:val="0051770E"/>
    <w:rsid w:val="00517E2D"/>
    <w:rsid w:val="0052001B"/>
    <w:rsid w:val="005205C8"/>
    <w:rsid w:val="005205D5"/>
    <w:rsid w:val="00521D65"/>
    <w:rsid w:val="0052210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73A"/>
    <w:rsid w:val="00531824"/>
    <w:rsid w:val="0053192C"/>
    <w:rsid w:val="00531AF4"/>
    <w:rsid w:val="00531CD0"/>
    <w:rsid w:val="00531F71"/>
    <w:rsid w:val="0053205F"/>
    <w:rsid w:val="00532462"/>
    <w:rsid w:val="00532646"/>
    <w:rsid w:val="00532795"/>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5CC6"/>
    <w:rsid w:val="0053637E"/>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0C"/>
    <w:rsid w:val="005706C1"/>
    <w:rsid w:val="00570825"/>
    <w:rsid w:val="005708C3"/>
    <w:rsid w:val="005708C6"/>
    <w:rsid w:val="00570A3C"/>
    <w:rsid w:val="00570C83"/>
    <w:rsid w:val="00571115"/>
    <w:rsid w:val="00571358"/>
    <w:rsid w:val="00571382"/>
    <w:rsid w:val="00571E50"/>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D4"/>
    <w:rsid w:val="005819D7"/>
    <w:rsid w:val="00581F00"/>
    <w:rsid w:val="00581F40"/>
    <w:rsid w:val="00582048"/>
    <w:rsid w:val="005829CC"/>
    <w:rsid w:val="00582E3D"/>
    <w:rsid w:val="00582F84"/>
    <w:rsid w:val="00583147"/>
    <w:rsid w:val="005836D0"/>
    <w:rsid w:val="00583AA1"/>
    <w:rsid w:val="00583B29"/>
    <w:rsid w:val="00583C6C"/>
    <w:rsid w:val="00583E78"/>
    <w:rsid w:val="00584496"/>
    <w:rsid w:val="005847BE"/>
    <w:rsid w:val="00585930"/>
    <w:rsid w:val="00585932"/>
    <w:rsid w:val="005859D4"/>
    <w:rsid w:val="00585C3A"/>
    <w:rsid w:val="00585D7D"/>
    <w:rsid w:val="00585EDE"/>
    <w:rsid w:val="0058628A"/>
    <w:rsid w:val="005863AF"/>
    <w:rsid w:val="00586897"/>
    <w:rsid w:val="00587117"/>
    <w:rsid w:val="0058759B"/>
    <w:rsid w:val="00587649"/>
    <w:rsid w:val="0058764D"/>
    <w:rsid w:val="00590079"/>
    <w:rsid w:val="00590203"/>
    <w:rsid w:val="00590BF6"/>
    <w:rsid w:val="00591777"/>
    <w:rsid w:val="00591B9C"/>
    <w:rsid w:val="005920E9"/>
    <w:rsid w:val="00592160"/>
    <w:rsid w:val="005923C9"/>
    <w:rsid w:val="0059284F"/>
    <w:rsid w:val="0059363B"/>
    <w:rsid w:val="00594131"/>
    <w:rsid w:val="005943C6"/>
    <w:rsid w:val="0059441D"/>
    <w:rsid w:val="00594E8A"/>
    <w:rsid w:val="00594FAE"/>
    <w:rsid w:val="0059519D"/>
    <w:rsid w:val="005954F2"/>
    <w:rsid w:val="00595777"/>
    <w:rsid w:val="00595BC4"/>
    <w:rsid w:val="00595DAD"/>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AC"/>
    <w:rsid w:val="005A3AF1"/>
    <w:rsid w:val="005A3B1E"/>
    <w:rsid w:val="005A402F"/>
    <w:rsid w:val="005A40D5"/>
    <w:rsid w:val="005A4126"/>
    <w:rsid w:val="005A4999"/>
    <w:rsid w:val="005A4A2E"/>
    <w:rsid w:val="005A4E38"/>
    <w:rsid w:val="005A50CE"/>
    <w:rsid w:val="005A588D"/>
    <w:rsid w:val="005A59CF"/>
    <w:rsid w:val="005A68E1"/>
    <w:rsid w:val="005A6A3A"/>
    <w:rsid w:val="005A6FA1"/>
    <w:rsid w:val="005A70A3"/>
    <w:rsid w:val="005A7F72"/>
    <w:rsid w:val="005B0604"/>
    <w:rsid w:val="005B075F"/>
    <w:rsid w:val="005B0841"/>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0C34"/>
    <w:rsid w:val="005D20FC"/>
    <w:rsid w:val="005D241F"/>
    <w:rsid w:val="005D24A2"/>
    <w:rsid w:val="005D26D7"/>
    <w:rsid w:val="005D2A49"/>
    <w:rsid w:val="005D2A80"/>
    <w:rsid w:val="005D2B7E"/>
    <w:rsid w:val="005D2DC5"/>
    <w:rsid w:val="005D2EE8"/>
    <w:rsid w:val="005D2F1C"/>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2F3"/>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3C5"/>
    <w:rsid w:val="00631826"/>
    <w:rsid w:val="00631DA3"/>
    <w:rsid w:val="00632507"/>
    <w:rsid w:val="006326BC"/>
    <w:rsid w:val="00632927"/>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45"/>
    <w:rsid w:val="006412F7"/>
    <w:rsid w:val="006419ED"/>
    <w:rsid w:val="00641EE8"/>
    <w:rsid w:val="00642505"/>
    <w:rsid w:val="00642D10"/>
    <w:rsid w:val="006434ED"/>
    <w:rsid w:val="00643769"/>
    <w:rsid w:val="006437A9"/>
    <w:rsid w:val="00643973"/>
    <w:rsid w:val="00644114"/>
    <w:rsid w:val="00644200"/>
    <w:rsid w:val="0064428B"/>
    <w:rsid w:val="00644511"/>
    <w:rsid w:val="006446BE"/>
    <w:rsid w:val="0064486C"/>
    <w:rsid w:val="006449AE"/>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995"/>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3ED"/>
    <w:rsid w:val="0069447C"/>
    <w:rsid w:val="00694664"/>
    <w:rsid w:val="006949AD"/>
    <w:rsid w:val="00694A09"/>
    <w:rsid w:val="00695E95"/>
    <w:rsid w:val="00696074"/>
    <w:rsid w:val="00696244"/>
    <w:rsid w:val="006969D6"/>
    <w:rsid w:val="00696C33"/>
    <w:rsid w:val="0069755C"/>
    <w:rsid w:val="006976A3"/>
    <w:rsid w:val="006979DC"/>
    <w:rsid w:val="00697AA8"/>
    <w:rsid w:val="00697C2C"/>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CA2"/>
    <w:rsid w:val="006D7DAD"/>
    <w:rsid w:val="006D7E70"/>
    <w:rsid w:val="006E0190"/>
    <w:rsid w:val="006E0B16"/>
    <w:rsid w:val="006E0E60"/>
    <w:rsid w:val="006E0ED0"/>
    <w:rsid w:val="006E174B"/>
    <w:rsid w:val="006E176F"/>
    <w:rsid w:val="006E22CC"/>
    <w:rsid w:val="006E2AA6"/>
    <w:rsid w:val="006E3AE4"/>
    <w:rsid w:val="006E3D3A"/>
    <w:rsid w:val="006E459B"/>
    <w:rsid w:val="006E512D"/>
    <w:rsid w:val="006E5151"/>
    <w:rsid w:val="006E54EC"/>
    <w:rsid w:val="006E554E"/>
    <w:rsid w:val="006E55F0"/>
    <w:rsid w:val="006E62D1"/>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0E"/>
    <w:rsid w:val="006F2598"/>
    <w:rsid w:val="006F291E"/>
    <w:rsid w:val="006F2E21"/>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C51"/>
    <w:rsid w:val="006F7C53"/>
    <w:rsid w:val="006F7E42"/>
    <w:rsid w:val="006F7E5D"/>
    <w:rsid w:val="00700042"/>
    <w:rsid w:val="0070023A"/>
    <w:rsid w:val="00700617"/>
    <w:rsid w:val="00700B35"/>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07A8E"/>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B64"/>
    <w:rsid w:val="00716F80"/>
    <w:rsid w:val="00716FC0"/>
    <w:rsid w:val="00717267"/>
    <w:rsid w:val="007178EE"/>
    <w:rsid w:val="007179DA"/>
    <w:rsid w:val="00717B0A"/>
    <w:rsid w:val="00717BD7"/>
    <w:rsid w:val="00717F93"/>
    <w:rsid w:val="0072067A"/>
    <w:rsid w:val="00720759"/>
    <w:rsid w:val="00720BD4"/>
    <w:rsid w:val="00721138"/>
    <w:rsid w:val="007215A9"/>
    <w:rsid w:val="007218A9"/>
    <w:rsid w:val="0072190B"/>
    <w:rsid w:val="007219ED"/>
    <w:rsid w:val="00721E1D"/>
    <w:rsid w:val="00721FFE"/>
    <w:rsid w:val="007221F1"/>
    <w:rsid w:val="00722B72"/>
    <w:rsid w:val="00723701"/>
    <w:rsid w:val="00723A4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3EC"/>
    <w:rsid w:val="00727BD3"/>
    <w:rsid w:val="00727E9F"/>
    <w:rsid w:val="00730302"/>
    <w:rsid w:val="00730E03"/>
    <w:rsid w:val="0073128B"/>
    <w:rsid w:val="00731574"/>
    <w:rsid w:val="0073171A"/>
    <w:rsid w:val="00731A41"/>
    <w:rsid w:val="00731C19"/>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EB8"/>
    <w:rsid w:val="00752FE7"/>
    <w:rsid w:val="007536BB"/>
    <w:rsid w:val="00753B9D"/>
    <w:rsid w:val="00753E73"/>
    <w:rsid w:val="00753F01"/>
    <w:rsid w:val="0075412E"/>
    <w:rsid w:val="00754A35"/>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037"/>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CCD"/>
    <w:rsid w:val="00776E9E"/>
    <w:rsid w:val="00777053"/>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7BE"/>
    <w:rsid w:val="0078380D"/>
    <w:rsid w:val="0078386C"/>
    <w:rsid w:val="00783CC2"/>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FF1"/>
    <w:rsid w:val="0079051B"/>
    <w:rsid w:val="00790836"/>
    <w:rsid w:val="007916D2"/>
    <w:rsid w:val="00791ADE"/>
    <w:rsid w:val="00791BEA"/>
    <w:rsid w:val="007923E9"/>
    <w:rsid w:val="007926B7"/>
    <w:rsid w:val="00792DB2"/>
    <w:rsid w:val="00792ECC"/>
    <w:rsid w:val="00792F7F"/>
    <w:rsid w:val="007935D6"/>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29E"/>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A66"/>
    <w:rsid w:val="007B630D"/>
    <w:rsid w:val="007B697F"/>
    <w:rsid w:val="007B708B"/>
    <w:rsid w:val="007B7618"/>
    <w:rsid w:val="007B7683"/>
    <w:rsid w:val="007B7C8A"/>
    <w:rsid w:val="007B7E7B"/>
    <w:rsid w:val="007C02F6"/>
    <w:rsid w:val="007C0880"/>
    <w:rsid w:val="007C0BD2"/>
    <w:rsid w:val="007C0F3A"/>
    <w:rsid w:val="007C1065"/>
    <w:rsid w:val="007C1357"/>
    <w:rsid w:val="007C1537"/>
    <w:rsid w:val="007C16D7"/>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1DC3"/>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531F"/>
    <w:rsid w:val="007E53C9"/>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8C0"/>
    <w:rsid w:val="007F1E6C"/>
    <w:rsid w:val="007F22A5"/>
    <w:rsid w:val="007F26D5"/>
    <w:rsid w:val="007F27F0"/>
    <w:rsid w:val="007F2DBB"/>
    <w:rsid w:val="007F2ED4"/>
    <w:rsid w:val="007F3C69"/>
    <w:rsid w:val="007F3DB9"/>
    <w:rsid w:val="007F3FB0"/>
    <w:rsid w:val="007F430C"/>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2AE"/>
    <w:rsid w:val="0082148C"/>
    <w:rsid w:val="0082172C"/>
    <w:rsid w:val="00822186"/>
    <w:rsid w:val="0082231B"/>
    <w:rsid w:val="00823335"/>
    <w:rsid w:val="008235DA"/>
    <w:rsid w:val="008237B2"/>
    <w:rsid w:val="008237E7"/>
    <w:rsid w:val="00823F61"/>
    <w:rsid w:val="0082449E"/>
    <w:rsid w:val="008244AA"/>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1D8"/>
    <w:rsid w:val="008314BC"/>
    <w:rsid w:val="008318B1"/>
    <w:rsid w:val="00831AB4"/>
    <w:rsid w:val="00831E4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5D62"/>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FB6"/>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452"/>
    <w:rsid w:val="008A668F"/>
    <w:rsid w:val="008A66C1"/>
    <w:rsid w:val="008A72A4"/>
    <w:rsid w:val="008A758D"/>
    <w:rsid w:val="008A75C5"/>
    <w:rsid w:val="008A7669"/>
    <w:rsid w:val="008A7819"/>
    <w:rsid w:val="008A7BEA"/>
    <w:rsid w:val="008A7C09"/>
    <w:rsid w:val="008B0193"/>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A46"/>
    <w:rsid w:val="008E7DB3"/>
    <w:rsid w:val="008E7FC7"/>
    <w:rsid w:val="008F01AB"/>
    <w:rsid w:val="008F0460"/>
    <w:rsid w:val="008F0D27"/>
    <w:rsid w:val="008F17BA"/>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8A"/>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37E7C"/>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46716"/>
    <w:rsid w:val="009504BF"/>
    <w:rsid w:val="009509D7"/>
    <w:rsid w:val="00950B09"/>
    <w:rsid w:val="00950DD1"/>
    <w:rsid w:val="00951417"/>
    <w:rsid w:val="0095154C"/>
    <w:rsid w:val="009517A9"/>
    <w:rsid w:val="009518B4"/>
    <w:rsid w:val="009518BD"/>
    <w:rsid w:val="0095195E"/>
    <w:rsid w:val="00951995"/>
    <w:rsid w:val="00951C7E"/>
    <w:rsid w:val="00951CF6"/>
    <w:rsid w:val="0095225E"/>
    <w:rsid w:val="00952ACA"/>
    <w:rsid w:val="00952D82"/>
    <w:rsid w:val="00952E08"/>
    <w:rsid w:val="0095322E"/>
    <w:rsid w:val="009537A7"/>
    <w:rsid w:val="00953B1F"/>
    <w:rsid w:val="00954001"/>
    <w:rsid w:val="009548C3"/>
    <w:rsid w:val="0095506D"/>
    <w:rsid w:val="009555D8"/>
    <w:rsid w:val="009555E2"/>
    <w:rsid w:val="009557DF"/>
    <w:rsid w:val="00955A2E"/>
    <w:rsid w:val="00956101"/>
    <w:rsid w:val="00957060"/>
    <w:rsid w:val="009572BD"/>
    <w:rsid w:val="00957487"/>
    <w:rsid w:val="00957D9C"/>
    <w:rsid w:val="00960297"/>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587"/>
    <w:rsid w:val="00985C9A"/>
    <w:rsid w:val="00985CA4"/>
    <w:rsid w:val="009865AC"/>
    <w:rsid w:val="00986956"/>
    <w:rsid w:val="0098698A"/>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4B"/>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20F1"/>
    <w:rsid w:val="009A2180"/>
    <w:rsid w:val="009A246A"/>
    <w:rsid w:val="009A2E47"/>
    <w:rsid w:val="009A3183"/>
    <w:rsid w:val="009A37AC"/>
    <w:rsid w:val="009A3AB5"/>
    <w:rsid w:val="009A3C19"/>
    <w:rsid w:val="009A3F61"/>
    <w:rsid w:val="009A3FED"/>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C37"/>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10A7"/>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6B84"/>
    <w:rsid w:val="009D6DA5"/>
    <w:rsid w:val="009D75A4"/>
    <w:rsid w:val="009D7FEB"/>
    <w:rsid w:val="009E01BA"/>
    <w:rsid w:val="009E0AD4"/>
    <w:rsid w:val="009E0EF0"/>
    <w:rsid w:val="009E0FC3"/>
    <w:rsid w:val="009E11A9"/>
    <w:rsid w:val="009E176B"/>
    <w:rsid w:val="009E1B25"/>
    <w:rsid w:val="009E1D4E"/>
    <w:rsid w:val="009E1D9A"/>
    <w:rsid w:val="009E1E13"/>
    <w:rsid w:val="009E1F70"/>
    <w:rsid w:val="009E1FFC"/>
    <w:rsid w:val="009E22EA"/>
    <w:rsid w:val="009E2F97"/>
    <w:rsid w:val="009E3235"/>
    <w:rsid w:val="009E3790"/>
    <w:rsid w:val="009E3AD5"/>
    <w:rsid w:val="009E3B34"/>
    <w:rsid w:val="009E448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31F"/>
    <w:rsid w:val="00A04541"/>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2D4"/>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42D"/>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6D8"/>
    <w:rsid w:val="00A35735"/>
    <w:rsid w:val="00A35A0B"/>
    <w:rsid w:val="00A35B68"/>
    <w:rsid w:val="00A35C60"/>
    <w:rsid w:val="00A35EC9"/>
    <w:rsid w:val="00A362CB"/>
    <w:rsid w:val="00A36694"/>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659"/>
    <w:rsid w:val="00A42721"/>
    <w:rsid w:val="00A42897"/>
    <w:rsid w:val="00A429DE"/>
    <w:rsid w:val="00A42D23"/>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0DDA"/>
    <w:rsid w:val="00A511FB"/>
    <w:rsid w:val="00A513F5"/>
    <w:rsid w:val="00A514EB"/>
    <w:rsid w:val="00A51575"/>
    <w:rsid w:val="00A521E0"/>
    <w:rsid w:val="00A529B4"/>
    <w:rsid w:val="00A52B47"/>
    <w:rsid w:val="00A52D1E"/>
    <w:rsid w:val="00A53266"/>
    <w:rsid w:val="00A53552"/>
    <w:rsid w:val="00A544BF"/>
    <w:rsid w:val="00A54A90"/>
    <w:rsid w:val="00A54D16"/>
    <w:rsid w:val="00A54F1B"/>
    <w:rsid w:val="00A5579B"/>
    <w:rsid w:val="00A55877"/>
    <w:rsid w:val="00A55896"/>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A5A"/>
    <w:rsid w:val="00A677C1"/>
    <w:rsid w:val="00A67A8E"/>
    <w:rsid w:val="00A67AC6"/>
    <w:rsid w:val="00A70595"/>
    <w:rsid w:val="00A70A35"/>
    <w:rsid w:val="00A70F30"/>
    <w:rsid w:val="00A7141F"/>
    <w:rsid w:val="00A71C71"/>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30F9"/>
    <w:rsid w:val="00A93270"/>
    <w:rsid w:val="00A934FE"/>
    <w:rsid w:val="00A93715"/>
    <w:rsid w:val="00A9399B"/>
    <w:rsid w:val="00A939D3"/>
    <w:rsid w:val="00A93AFA"/>
    <w:rsid w:val="00A93BDA"/>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125"/>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0D3E"/>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3C9"/>
    <w:rsid w:val="00AD34A1"/>
    <w:rsid w:val="00AD3B02"/>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2"/>
    <w:rsid w:val="00AE18E9"/>
    <w:rsid w:val="00AE1909"/>
    <w:rsid w:val="00AE1D35"/>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F0801"/>
    <w:rsid w:val="00AF1414"/>
    <w:rsid w:val="00AF28B0"/>
    <w:rsid w:val="00AF2A9C"/>
    <w:rsid w:val="00AF2DED"/>
    <w:rsid w:val="00AF32B3"/>
    <w:rsid w:val="00AF3C80"/>
    <w:rsid w:val="00AF3C8C"/>
    <w:rsid w:val="00AF41FC"/>
    <w:rsid w:val="00AF457C"/>
    <w:rsid w:val="00AF4648"/>
    <w:rsid w:val="00AF4BC1"/>
    <w:rsid w:val="00AF4FBF"/>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12A"/>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6102"/>
    <w:rsid w:val="00B06150"/>
    <w:rsid w:val="00B06AF4"/>
    <w:rsid w:val="00B06C77"/>
    <w:rsid w:val="00B075EC"/>
    <w:rsid w:val="00B077B1"/>
    <w:rsid w:val="00B078FB"/>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A80"/>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B83"/>
    <w:rsid w:val="00B40D73"/>
    <w:rsid w:val="00B411A3"/>
    <w:rsid w:val="00B412CB"/>
    <w:rsid w:val="00B41351"/>
    <w:rsid w:val="00B415EF"/>
    <w:rsid w:val="00B41A4F"/>
    <w:rsid w:val="00B41B34"/>
    <w:rsid w:val="00B420B2"/>
    <w:rsid w:val="00B42672"/>
    <w:rsid w:val="00B427E4"/>
    <w:rsid w:val="00B4282F"/>
    <w:rsid w:val="00B42879"/>
    <w:rsid w:val="00B42B17"/>
    <w:rsid w:val="00B42B9A"/>
    <w:rsid w:val="00B430D3"/>
    <w:rsid w:val="00B43236"/>
    <w:rsid w:val="00B432D4"/>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6D"/>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C04"/>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6C9"/>
    <w:rsid w:val="00B82942"/>
    <w:rsid w:val="00B82ED6"/>
    <w:rsid w:val="00B830F7"/>
    <w:rsid w:val="00B8321E"/>
    <w:rsid w:val="00B832F0"/>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3D2D"/>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9B"/>
    <w:rsid w:val="00BD2A08"/>
    <w:rsid w:val="00BD2C74"/>
    <w:rsid w:val="00BD2F55"/>
    <w:rsid w:val="00BD3550"/>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BD9"/>
    <w:rsid w:val="00BF5E4E"/>
    <w:rsid w:val="00BF60E3"/>
    <w:rsid w:val="00BF66D0"/>
    <w:rsid w:val="00BF6C19"/>
    <w:rsid w:val="00BF6FBF"/>
    <w:rsid w:val="00BF70A1"/>
    <w:rsid w:val="00BF70F8"/>
    <w:rsid w:val="00BF73D5"/>
    <w:rsid w:val="00BF7B06"/>
    <w:rsid w:val="00BF7D39"/>
    <w:rsid w:val="00BF7D43"/>
    <w:rsid w:val="00C009D2"/>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8A"/>
    <w:rsid w:val="00C067A4"/>
    <w:rsid w:val="00C06BE9"/>
    <w:rsid w:val="00C06E21"/>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7F"/>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B30"/>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81D"/>
    <w:rsid w:val="00C878E1"/>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4CB"/>
    <w:rsid w:val="00CA09AA"/>
    <w:rsid w:val="00CA0BAF"/>
    <w:rsid w:val="00CA114D"/>
    <w:rsid w:val="00CA1225"/>
    <w:rsid w:val="00CA18D2"/>
    <w:rsid w:val="00CA2919"/>
    <w:rsid w:val="00CA2AA9"/>
    <w:rsid w:val="00CA2C56"/>
    <w:rsid w:val="00CA2E85"/>
    <w:rsid w:val="00CA3CF5"/>
    <w:rsid w:val="00CA4A2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96A"/>
    <w:rsid w:val="00CC0AA7"/>
    <w:rsid w:val="00CC0E56"/>
    <w:rsid w:val="00CC138D"/>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B4B"/>
    <w:rsid w:val="00CD5C02"/>
    <w:rsid w:val="00CD5FC8"/>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8A5"/>
    <w:rsid w:val="00D04FC8"/>
    <w:rsid w:val="00D05393"/>
    <w:rsid w:val="00D05FD4"/>
    <w:rsid w:val="00D06088"/>
    <w:rsid w:val="00D064B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EC3"/>
    <w:rsid w:val="00D17F37"/>
    <w:rsid w:val="00D20171"/>
    <w:rsid w:val="00D2018F"/>
    <w:rsid w:val="00D202D3"/>
    <w:rsid w:val="00D20F77"/>
    <w:rsid w:val="00D2109E"/>
    <w:rsid w:val="00D215E6"/>
    <w:rsid w:val="00D2171B"/>
    <w:rsid w:val="00D217CE"/>
    <w:rsid w:val="00D21810"/>
    <w:rsid w:val="00D21CBC"/>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46A"/>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DC8"/>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401"/>
    <w:rsid w:val="00D83A89"/>
    <w:rsid w:val="00D84268"/>
    <w:rsid w:val="00D846C5"/>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3E2F"/>
    <w:rsid w:val="00D948A0"/>
    <w:rsid w:val="00D94BB0"/>
    <w:rsid w:val="00D94C1A"/>
    <w:rsid w:val="00D94EA5"/>
    <w:rsid w:val="00D94F7A"/>
    <w:rsid w:val="00D94FF3"/>
    <w:rsid w:val="00D950CE"/>
    <w:rsid w:val="00D957C0"/>
    <w:rsid w:val="00D95A0F"/>
    <w:rsid w:val="00D95BF0"/>
    <w:rsid w:val="00D95BFF"/>
    <w:rsid w:val="00D96193"/>
    <w:rsid w:val="00D96DD2"/>
    <w:rsid w:val="00D97E86"/>
    <w:rsid w:val="00DA089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246"/>
    <w:rsid w:val="00DE6481"/>
    <w:rsid w:val="00DE66E5"/>
    <w:rsid w:val="00DE6A5A"/>
    <w:rsid w:val="00DE6AE7"/>
    <w:rsid w:val="00DE7010"/>
    <w:rsid w:val="00DE7012"/>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541"/>
    <w:rsid w:val="00E00633"/>
    <w:rsid w:val="00E00A07"/>
    <w:rsid w:val="00E00EFF"/>
    <w:rsid w:val="00E0138A"/>
    <w:rsid w:val="00E015AA"/>
    <w:rsid w:val="00E01945"/>
    <w:rsid w:val="00E019EA"/>
    <w:rsid w:val="00E028E6"/>
    <w:rsid w:val="00E02949"/>
    <w:rsid w:val="00E02C20"/>
    <w:rsid w:val="00E032C1"/>
    <w:rsid w:val="00E039C0"/>
    <w:rsid w:val="00E046C1"/>
    <w:rsid w:val="00E049EC"/>
    <w:rsid w:val="00E04A79"/>
    <w:rsid w:val="00E04D6C"/>
    <w:rsid w:val="00E04EE6"/>
    <w:rsid w:val="00E04FB3"/>
    <w:rsid w:val="00E05A43"/>
    <w:rsid w:val="00E05A54"/>
    <w:rsid w:val="00E05B03"/>
    <w:rsid w:val="00E05FE7"/>
    <w:rsid w:val="00E0646D"/>
    <w:rsid w:val="00E06AF4"/>
    <w:rsid w:val="00E06EDB"/>
    <w:rsid w:val="00E07686"/>
    <w:rsid w:val="00E07E45"/>
    <w:rsid w:val="00E1007C"/>
    <w:rsid w:val="00E102BD"/>
    <w:rsid w:val="00E1039D"/>
    <w:rsid w:val="00E103F8"/>
    <w:rsid w:val="00E104D7"/>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37B"/>
    <w:rsid w:val="00E175FF"/>
    <w:rsid w:val="00E17902"/>
    <w:rsid w:val="00E17A78"/>
    <w:rsid w:val="00E17C3F"/>
    <w:rsid w:val="00E17CFB"/>
    <w:rsid w:val="00E202F9"/>
    <w:rsid w:val="00E20600"/>
    <w:rsid w:val="00E20661"/>
    <w:rsid w:val="00E20862"/>
    <w:rsid w:val="00E20992"/>
    <w:rsid w:val="00E20AD1"/>
    <w:rsid w:val="00E20E6F"/>
    <w:rsid w:val="00E212E9"/>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4A3E"/>
    <w:rsid w:val="00E250DB"/>
    <w:rsid w:val="00E25F49"/>
    <w:rsid w:val="00E26093"/>
    <w:rsid w:val="00E2617B"/>
    <w:rsid w:val="00E26331"/>
    <w:rsid w:val="00E26752"/>
    <w:rsid w:val="00E2690E"/>
    <w:rsid w:val="00E272FE"/>
    <w:rsid w:val="00E27E16"/>
    <w:rsid w:val="00E300F0"/>
    <w:rsid w:val="00E30517"/>
    <w:rsid w:val="00E3070A"/>
    <w:rsid w:val="00E3083A"/>
    <w:rsid w:val="00E30A72"/>
    <w:rsid w:val="00E30C63"/>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6851"/>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B8D"/>
    <w:rsid w:val="00E47D5F"/>
    <w:rsid w:val="00E47D96"/>
    <w:rsid w:val="00E509E6"/>
    <w:rsid w:val="00E50FD7"/>
    <w:rsid w:val="00E50FF0"/>
    <w:rsid w:val="00E51548"/>
    <w:rsid w:val="00E515A3"/>
    <w:rsid w:val="00E51A30"/>
    <w:rsid w:val="00E51E23"/>
    <w:rsid w:val="00E5241D"/>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3AE"/>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CA"/>
    <w:rsid w:val="00E85C04"/>
    <w:rsid w:val="00E85D48"/>
    <w:rsid w:val="00E86057"/>
    <w:rsid w:val="00E861F7"/>
    <w:rsid w:val="00E86647"/>
    <w:rsid w:val="00E86BA9"/>
    <w:rsid w:val="00E86D0F"/>
    <w:rsid w:val="00E86DBF"/>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4DAA"/>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3E1"/>
    <w:rsid w:val="00EA14FB"/>
    <w:rsid w:val="00EA1A7A"/>
    <w:rsid w:val="00EA1B4A"/>
    <w:rsid w:val="00EA21F0"/>
    <w:rsid w:val="00EA2271"/>
    <w:rsid w:val="00EA2730"/>
    <w:rsid w:val="00EA3305"/>
    <w:rsid w:val="00EA3B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4CD"/>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600"/>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648"/>
    <w:rsid w:val="00EF2786"/>
    <w:rsid w:val="00EF2C3D"/>
    <w:rsid w:val="00EF3357"/>
    <w:rsid w:val="00EF34CD"/>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2BF"/>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644"/>
    <w:rsid w:val="00F06D7C"/>
    <w:rsid w:val="00F06F02"/>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623"/>
    <w:rsid w:val="00F1371E"/>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17CD0"/>
    <w:rsid w:val="00F20046"/>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1B1"/>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10B"/>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C1D"/>
    <w:rsid w:val="00FD0C32"/>
    <w:rsid w:val="00FD0F65"/>
    <w:rsid w:val="00FD10D2"/>
    <w:rsid w:val="00FD111E"/>
    <w:rsid w:val="00FD1401"/>
    <w:rsid w:val="00FD1433"/>
    <w:rsid w:val="00FD14E4"/>
    <w:rsid w:val="00FD2804"/>
    <w:rsid w:val="00FD282A"/>
    <w:rsid w:val="00FD2A71"/>
    <w:rsid w:val="00FD330C"/>
    <w:rsid w:val="00FD3905"/>
    <w:rsid w:val="00FD3F4A"/>
    <w:rsid w:val="00FD4620"/>
    <w:rsid w:val="00FD47A8"/>
    <w:rsid w:val="00FD48FE"/>
    <w:rsid w:val="00FD4CC0"/>
    <w:rsid w:val="00FD5E11"/>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609A"/>
    <w:rsid w:val="00FF64B7"/>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 w:type="paragraph" w:customStyle="1" w:styleId="References">
    <w:name w:val="References"/>
    <w:basedOn w:val="Normal"/>
    <w:qFormat/>
    <w:rsid w:val="00F261B1"/>
    <w:pPr>
      <w:numPr>
        <w:ilvl w:val="2"/>
        <w:numId w:val="73"/>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351339828">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61832017">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A6661C3-F2B6-488A-8062-0BA29237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7175</Words>
  <Characters>40898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47978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Intel</cp:lastModifiedBy>
  <cp:revision>3</cp:revision>
  <cp:lastPrinted>2011-11-09T22:49:00Z</cp:lastPrinted>
  <dcterms:created xsi:type="dcterms:W3CDTF">2019-10-07T23:36:00Z</dcterms:created>
  <dcterms:modified xsi:type="dcterms:W3CDTF">2019-10-07T23:37:00Z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2f6577da-da8e-4055-a4b1-bb0d2882b14a</vt:lpwstr>
  </property>
  <property fmtid="{D5CDD505-2E9C-101B-9397-08002B2CF9AE}" pid="6" name="CTP_TimeStamp">
    <vt:lpwstr>2019-10-07 19:22:37Z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